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Borders>
          <w:bottom w:val="single" w:sz="4" w:space="0" w:color="auto"/>
        </w:tblBorders>
        <w:tblCellMar>
          <w:top w:w="144" w:type="dxa"/>
          <w:bottom w:w="58" w:type="dxa"/>
        </w:tblCellMar>
        <w:tblLook w:val="0600" w:firstRow="0" w:lastRow="0" w:firstColumn="0" w:lastColumn="0" w:noHBand="1" w:noVBand="1"/>
        <w:tblDescription w:val="Layout table to enter Title, Company Logo, Company Name, Customer Name and contact details, and Credit Limit amount"/>
      </w:tblPr>
      <w:tblGrid>
        <w:gridCol w:w="6711"/>
        <w:gridCol w:w="3225"/>
      </w:tblGrid>
      <w:tr w:rsidR="009C5836" w:rsidRPr="001E3C2E" w14:paraId="72F54311" w14:textId="77777777" w:rsidTr="00572265">
        <w:trPr>
          <w:trHeight w:hRule="exact" w:val="1234"/>
        </w:trPr>
        <w:tc>
          <w:tcPr>
            <w:tcW w:w="6711" w:type="dxa"/>
            <w:tcBorders>
              <w:top w:val="single" w:sz="4" w:space="0" w:color="365F91" w:themeColor="accent1" w:themeShade="BF"/>
              <w:bottom w:val="nil"/>
            </w:tcBorders>
            <w:shd w:val="clear" w:color="auto" w:fill="auto"/>
          </w:tcPr>
          <w:p w14:paraId="0080E790" w14:textId="34EBCB9B" w:rsidR="009C5836" w:rsidRPr="001E3C2E" w:rsidRDefault="00D17913" w:rsidP="0031691B">
            <w:pPr>
              <w:pStyle w:val="Heading1"/>
              <w:jc w:val="left"/>
            </w:pPr>
            <w:r>
              <w:rPr>
                <w:lang w:val="id-ID"/>
              </w:rPr>
              <w:t>BILL TEMPLATE</w:t>
            </w:r>
          </w:p>
        </w:tc>
        <w:tc>
          <w:tcPr>
            <w:tcW w:w="3225" w:type="dxa"/>
            <w:tcBorders>
              <w:top w:val="single" w:sz="4" w:space="0" w:color="365F91" w:themeColor="accent1" w:themeShade="BF"/>
              <w:bottom w:val="nil"/>
            </w:tcBorders>
            <w:shd w:val="clear" w:color="auto" w:fill="auto"/>
          </w:tcPr>
          <w:p w14:paraId="6C401F14" w14:textId="6D55869D" w:rsidR="009C5836" w:rsidRPr="007874F1" w:rsidRDefault="00D17913" w:rsidP="007874F1">
            <w:pPr>
              <w:pStyle w:val="Heading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1A2D60" wp14:editId="55830FC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-67310</wp:posOffset>
                      </wp:positionV>
                      <wp:extent cx="1647825" cy="1647825"/>
                      <wp:effectExtent l="0" t="0" r="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647825" cy="1647825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10">
                                  <a:duotone>
                                    <a:schemeClr val="accent1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015198" id="Rectangle 1" o:spid="_x0000_s1026" style="position:absolute;margin-left:9.3pt;margin-top:-5.3pt;width:129.75pt;height:129.75pt;rotation:-9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" stroked="f" strokeweight="2pt">
                      <v:fill r:id="rId11" o:title="" recolor="t" rotate="t" type="frame"/>
                      <v:imagedata recolortarget="#203957 [1444]"/>
                    </v:rect>
                  </w:pict>
                </mc:Fallback>
              </mc:AlternateContent>
            </w:r>
          </w:p>
        </w:tc>
      </w:tr>
      <w:tr w:rsidR="009C5836" w:rsidRPr="001E3C2E" w14:paraId="78D4C67D" w14:textId="77777777" w:rsidTr="00572265">
        <w:tblPrEx>
          <w:tblCellMar>
            <w:left w:w="115" w:type="dxa"/>
            <w:right w:w="115" w:type="dxa"/>
          </w:tblCellMar>
        </w:tblPrEx>
        <w:trPr>
          <w:trHeight w:val="558"/>
        </w:trPr>
        <w:sdt>
          <w:sdtPr>
            <w:alias w:val="Enter company name:"/>
            <w:tag w:val="Enter company name:"/>
            <w:id w:val="977203499"/>
            <w:placeholder>
              <w:docPart w:val="98830BA9B6C94754818B7CA10F081B7F"/>
            </w:placeholder>
            <w:temporary/>
            <w:showingPlcHdr/>
            <w15:appearance w15:val="hidden"/>
          </w:sdtPr>
          <w:sdtEndPr/>
          <w:sdtContent>
            <w:tc>
              <w:tcPr>
                <w:tcW w:w="6711" w:type="dxa"/>
                <w:tcBorders>
                  <w:top w:val="nil"/>
                  <w:bottom w:val="nil"/>
                </w:tcBorders>
                <w:shd w:val="clear" w:color="auto" w:fill="auto"/>
                <w:tcMar>
                  <w:top w:w="0" w:type="dxa"/>
                </w:tcMar>
              </w:tcPr>
              <w:p w14:paraId="461AD1D8" w14:textId="77777777" w:rsidR="009C5836" w:rsidRDefault="00EC3316" w:rsidP="00EC3316">
                <w:pPr>
                  <w:pStyle w:val="Name"/>
                </w:pPr>
                <w:r>
                  <w:t>Company Name</w:t>
                </w:r>
              </w:p>
            </w:tc>
          </w:sdtContent>
        </w:sdt>
        <w:tc>
          <w:tcPr>
            <w:tcW w:w="32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F13040" w14:textId="77777777" w:rsidR="009C5836" w:rsidRDefault="009C5836" w:rsidP="001D0F29"/>
        </w:tc>
      </w:tr>
      <w:tr w:rsidR="007C7496" w:rsidRPr="001E3C2E" w14:paraId="610642DF" w14:textId="77777777" w:rsidTr="00572265">
        <w:tblPrEx>
          <w:tblCellMar>
            <w:left w:w="115" w:type="dxa"/>
            <w:right w:w="115" w:type="dxa"/>
          </w:tblCellMar>
        </w:tblPrEx>
        <w:trPr>
          <w:trHeight w:val="513"/>
        </w:trPr>
        <w:tc>
          <w:tcPr>
            <w:tcW w:w="671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sdt>
            <w:sdtPr>
              <w:alias w:val="Enter customer name:"/>
              <w:tag w:val="Enter customer name:"/>
              <w:id w:val="977203526"/>
              <w:placeholder>
                <w:docPart w:val="22D5874231694787B2BF5E69848E891E"/>
              </w:placeholder>
              <w:temporary/>
              <w:showingPlcHdr/>
              <w15:appearance w15:val="hidden"/>
            </w:sdtPr>
            <w:sdtEndPr/>
            <w:sdtContent>
              <w:p w14:paraId="15CF8EF1" w14:textId="77777777" w:rsidR="007874F1" w:rsidRDefault="00EC3316" w:rsidP="007874F1">
                <w:pPr>
                  <w:pStyle w:val="Name"/>
                </w:pPr>
                <w:r>
                  <w:t>Customer Name</w:t>
                </w:r>
              </w:p>
            </w:sdtContent>
          </w:sdt>
          <w:p w14:paraId="56AB6BD2" w14:textId="77777777" w:rsidR="00EC3316" w:rsidRDefault="00E55B4F" w:rsidP="00EC3316">
            <w:sdt>
              <w:sdtPr>
                <w:alias w:val="Enter street address:"/>
                <w:tag w:val="Enter street address:"/>
                <w:id w:val="955042285"/>
                <w:placeholder>
                  <w:docPart w:val="756DA22F533D431FA4D96BBDBC398499"/>
                </w:placeholder>
                <w:temporary/>
                <w:showingPlcHdr/>
                <w15:appearance w15:val="hidden"/>
              </w:sdtPr>
              <w:sdtEndPr/>
              <w:sdtContent>
                <w:r w:rsidR="00EC3316">
                  <w:t>Street Address</w:t>
                </w:r>
              </w:sdtContent>
            </w:sdt>
            <w:r w:rsidR="006C4D96">
              <w:t xml:space="preserve"> </w:t>
            </w:r>
            <w:sdt>
              <w:sdtPr>
                <w:alias w:val="Enter City, ST ZIP Code:"/>
                <w:tag w:val="Enter City, ST ZIP Code:"/>
                <w:id w:val="376901469"/>
                <w:placeholder>
                  <w:docPart w:val="8079DAC827B14CEA88308A8DAB0436B3"/>
                </w:placeholder>
                <w:temporary/>
                <w:showingPlcHdr/>
                <w15:appearance w15:val="hidden"/>
              </w:sdtPr>
              <w:sdtEndPr/>
              <w:sdtContent>
                <w:r w:rsidR="006C4D96">
                  <w:t>City, ST ZIP Code</w:t>
                </w:r>
              </w:sdtContent>
            </w:sdt>
          </w:p>
          <w:p w14:paraId="095440F1" w14:textId="77777777" w:rsidR="00EC3316" w:rsidRDefault="00E55B4F" w:rsidP="00EC3316">
            <w:sdt>
              <w:sdtPr>
                <w:alias w:val="Phone:"/>
                <w:tag w:val="Phone:"/>
                <w:id w:val="709921353"/>
                <w:placeholder>
                  <w:docPart w:val="2C3B1CFB43A44B2EA2CAEC83E19D9DCC"/>
                </w:placeholder>
                <w:temporary/>
                <w:showingPlcHdr/>
                <w15:appearance w15:val="hidden"/>
              </w:sdtPr>
              <w:sdtEndPr/>
              <w:sdtContent>
                <w:r w:rsidR="006C4D96" w:rsidRPr="001E3C2E">
                  <w:t>Phone</w:t>
                </w:r>
                <w:r w:rsidR="005556F2">
                  <w:t>:</w:t>
                </w:r>
              </w:sdtContent>
            </w:sdt>
            <w:r w:rsidR="006C4D96">
              <w:t xml:space="preserve"> </w:t>
            </w:r>
            <w:sdt>
              <w:sdtPr>
                <w:alias w:val="Enter phone:"/>
                <w:tag w:val="Enter phone:"/>
                <w:id w:val="955042312"/>
                <w:placeholder>
                  <w:docPart w:val="707F16B45E474B6E858FDB8229D7E8FC"/>
                </w:placeholder>
                <w:temporary/>
                <w:showingPlcHdr/>
                <w15:appearance w15:val="hidden"/>
              </w:sdtPr>
              <w:sdtEndPr/>
              <w:sdtContent>
                <w:r w:rsidR="00ED7FE7">
                  <w:t>Phone</w:t>
                </w:r>
              </w:sdtContent>
            </w:sdt>
            <w:r w:rsidR="00EC3316">
              <w:t xml:space="preserve"> </w:t>
            </w:r>
            <w:sdt>
              <w:sdtPr>
                <w:alias w:val="Fax:"/>
                <w:tag w:val="Fax:"/>
                <w:id w:val="-669794998"/>
                <w:placeholder>
                  <w:docPart w:val="A811FF77D7D6427AB5D61D9CCA16B960"/>
                </w:placeholder>
                <w:temporary/>
                <w:showingPlcHdr/>
                <w15:appearance w15:val="hidden"/>
              </w:sdtPr>
              <w:sdtEndPr/>
              <w:sdtContent>
                <w:r w:rsidR="006C4D96" w:rsidRPr="001E3C2E">
                  <w:t>Fax</w:t>
                </w:r>
                <w:r w:rsidR="005556F2">
                  <w:t>:</w:t>
                </w:r>
              </w:sdtContent>
            </w:sdt>
            <w:r w:rsidR="009C1F35">
              <w:t xml:space="preserve"> </w:t>
            </w:r>
            <w:sdt>
              <w:sdtPr>
                <w:alias w:val="Enter fax:"/>
                <w:tag w:val="Enter fax:"/>
                <w:id w:val="955042339"/>
                <w:placeholder>
                  <w:docPart w:val="3CDABF80847B40448880BD7B86ED0E80"/>
                </w:placeholder>
                <w:temporary/>
                <w:showingPlcHdr/>
                <w15:appearance w15:val="hidden"/>
              </w:sdtPr>
              <w:sdtEndPr/>
              <w:sdtContent>
                <w:r w:rsidR="00ED7FE7">
                  <w:t>F</w:t>
                </w:r>
                <w:r w:rsidR="00EC3316">
                  <w:t>ax</w:t>
                </w:r>
              </w:sdtContent>
            </w:sdt>
          </w:p>
          <w:sdt>
            <w:sdtPr>
              <w:alias w:val="Enter email:"/>
              <w:tag w:val="Enter email:"/>
              <w:id w:val="955042367"/>
              <w:placeholder>
                <w:docPart w:val="FC137F3B6EEE43488BCBB529AEB2BE20"/>
              </w:placeholder>
              <w:temporary/>
              <w:showingPlcHdr/>
              <w15:appearance w15:val="hidden"/>
            </w:sdtPr>
            <w:sdtEndPr/>
            <w:sdtContent>
              <w:p w14:paraId="004C1560" w14:textId="77777777" w:rsidR="00E27198" w:rsidRDefault="009C1F35" w:rsidP="00EC3316">
                <w:r>
                  <w:t>E</w:t>
                </w:r>
                <w:r w:rsidR="00EC3316">
                  <w:t>mail</w:t>
                </w:r>
              </w:p>
            </w:sdtContent>
          </w:sdt>
        </w:tc>
        <w:tc>
          <w:tcPr>
            <w:tcW w:w="3225" w:type="dxa"/>
            <w:tcBorders>
              <w:top w:val="nil"/>
              <w:bottom w:val="nil"/>
            </w:tcBorders>
            <w:tcMar>
              <w:bottom w:w="0" w:type="dxa"/>
            </w:tcMar>
            <w:vAlign w:val="bottom"/>
          </w:tcPr>
          <w:p w14:paraId="01DCC3B8" w14:textId="77777777" w:rsidR="001D0F29" w:rsidRDefault="00E55B4F" w:rsidP="00ED7FE7">
            <w:pPr>
              <w:pStyle w:val="Amount"/>
            </w:pPr>
            <w:sdt>
              <w:sdtPr>
                <w:alias w:val="Customer Number:"/>
                <w:tag w:val="Customer Number:"/>
                <w:id w:val="-705019203"/>
                <w:placeholder>
                  <w:docPart w:val="927803F9550D454F8DAF105AEF01F393"/>
                </w:placeholder>
                <w:temporary/>
                <w:showingPlcHdr/>
                <w15:appearance w15:val="hidden"/>
              </w:sdtPr>
              <w:sdtEndPr/>
              <w:sdtContent>
                <w:r w:rsidR="009C1F35" w:rsidRPr="00ED7FE7">
                  <w:t>Customer Number:</w:t>
                </w:r>
              </w:sdtContent>
            </w:sdt>
            <w:r w:rsidR="001D0F29">
              <w:t xml:space="preserve"> </w:t>
            </w:r>
            <w:sdt>
              <w:sdtPr>
                <w:alias w:val="Enter customer number:"/>
                <w:tag w:val="Enter customer number:"/>
                <w:id w:val="977203553"/>
                <w:placeholder>
                  <w:docPart w:val="01800840CA974B55ACE3AD3F07D78C02"/>
                </w:placeholder>
                <w:temporary/>
                <w:showingPlcHdr/>
                <w15:appearance w15:val="hidden"/>
              </w:sdtPr>
              <w:sdtEndPr/>
              <w:sdtContent>
                <w:r w:rsidR="00EC3316" w:rsidRPr="00ED7FE7">
                  <w:t>No.</w:t>
                </w:r>
              </w:sdtContent>
            </w:sdt>
          </w:p>
          <w:p w14:paraId="0D4D1409" w14:textId="77777777" w:rsidR="007C7496" w:rsidRPr="005A6D66" w:rsidRDefault="00E55B4F" w:rsidP="00ED7FE7">
            <w:pPr>
              <w:pStyle w:val="Amount"/>
            </w:pPr>
            <w:sdt>
              <w:sdtPr>
                <w:alias w:val="Credit Limit:"/>
                <w:tag w:val="Credit Limit:"/>
                <w:id w:val="647868310"/>
                <w:placeholder>
                  <w:docPart w:val="2D52C4142F8B4DED92BFF4B9205AA335"/>
                </w:placeholder>
                <w:temporary/>
                <w:showingPlcHdr/>
                <w15:appearance w15:val="hidden"/>
              </w:sdtPr>
              <w:sdtEndPr/>
              <w:sdtContent>
                <w:r w:rsidR="009C1F35" w:rsidRPr="00ED7FE7">
                  <w:t>Credit Limit:</w:t>
                </w:r>
              </w:sdtContent>
            </w:sdt>
            <w:r w:rsidR="007874F1">
              <w:t xml:space="preserve"> </w:t>
            </w:r>
            <w:sdt>
              <w:sdtPr>
                <w:alias w:val="$:"/>
                <w:tag w:val="$:"/>
                <w:id w:val="2135284242"/>
                <w:placeholder>
                  <w:docPart w:val="9C16C849F008424AA7B8528301942FDC"/>
                </w:placeholder>
                <w:temporary/>
                <w:showingPlcHdr/>
                <w15:appearance w15:val="hidden"/>
              </w:sdtPr>
              <w:sdtEndPr/>
              <w:sdtContent>
                <w:r w:rsidR="009C1F35">
                  <w:t>$</w:t>
                </w:r>
              </w:sdtContent>
            </w:sdt>
            <w:sdt>
              <w:sdtPr>
                <w:alias w:val="Enter amount:"/>
                <w:tag w:val="Enter amount:"/>
                <w:id w:val="977203580"/>
                <w:placeholder>
                  <w:docPart w:val="3FAC4387C4D541169DDE6A9CEFB9FA58"/>
                </w:placeholder>
                <w:temporary/>
                <w:showingPlcHdr/>
                <w15:appearance w15:val="hidden"/>
              </w:sdtPr>
              <w:sdtEndPr/>
              <w:sdtContent>
                <w:r w:rsidR="00EC3316" w:rsidRPr="00ED7FE7">
                  <w:t>Amount</w:t>
                </w:r>
              </w:sdtContent>
            </w:sdt>
          </w:p>
        </w:tc>
      </w:tr>
    </w:tbl>
    <w:p w14:paraId="48404602" w14:textId="77777777" w:rsidR="008E6D99" w:rsidRPr="001E3C2E" w:rsidRDefault="008E6D99" w:rsidP="00A4752F"/>
    <w:tbl>
      <w:tblPr>
        <w:tblW w:w="5000" w:type="pct"/>
        <w:tblCellMar>
          <w:top w:w="43" w:type="dxa"/>
          <w:left w:w="115" w:type="dxa"/>
          <w:bottom w:w="43" w:type="dxa"/>
          <w:right w:w="115" w:type="dxa"/>
        </w:tblCellMar>
        <w:tblLook w:val="0600" w:firstRow="0" w:lastRow="0" w:firstColumn="0" w:lastColumn="0" w:noHBand="1" w:noVBand="1"/>
        <w:tblDescription w:val="Table to enter Credit References"/>
      </w:tblPr>
      <w:tblGrid>
        <w:gridCol w:w="9936"/>
      </w:tblGrid>
      <w:tr w:rsidR="007F09D1" w:rsidRPr="001E3C2E" w14:paraId="4898C888" w14:textId="77777777" w:rsidTr="00572265">
        <w:trPr>
          <w:cantSplit/>
          <w:trHeight w:val="288"/>
        </w:trPr>
        <w:tc>
          <w:tcPr>
            <w:tcW w:w="10080" w:type="dxa"/>
            <w:shd w:val="clear" w:color="auto" w:fill="0F243E" w:themeFill="accent3"/>
            <w:vAlign w:val="center"/>
          </w:tcPr>
          <w:p w14:paraId="64CA868D" w14:textId="77777777" w:rsidR="007F09D1" w:rsidRPr="00D97860" w:rsidRDefault="00E55B4F" w:rsidP="00D97860">
            <w:pPr>
              <w:pStyle w:val="Heading2"/>
            </w:pPr>
            <w:sdt>
              <w:sdtPr>
                <w:alias w:val="Credit references:"/>
                <w:tag w:val="Credit references:"/>
                <w:id w:val="1211849416"/>
                <w:placeholder>
                  <w:docPart w:val="90473A43FEA44CDCB3BE7A268394744D"/>
                </w:placeholder>
                <w:temporary/>
                <w:showingPlcHdr/>
                <w15:appearance w15:val="hidden"/>
              </w:sdtPr>
              <w:sdtEndPr/>
              <w:sdtContent>
                <w:r w:rsidR="009C1F35" w:rsidRPr="00D97860">
                  <w:t>Credit references</w:t>
                </w:r>
              </w:sdtContent>
            </w:sdt>
          </w:p>
        </w:tc>
      </w:tr>
      <w:tr w:rsidR="007F09D1" w:rsidRPr="001E3C2E" w14:paraId="68F7D483" w14:textId="77777777" w:rsidTr="00572265">
        <w:trPr>
          <w:cantSplit/>
          <w:trHeight w:val="288"/>
        </w:trPr>
        <w:sdt>
          <w:sdtPr>
            <w:alias w:val="Enter reference 1:"/>
            <w:tag w:val="Enter reference 1:"/>
            <w:id w:val="513739970"/>
            <w:placeholder>
              <w:docPart w:val="AA0B64BAC84B44E6BC97A7FEBAE6FC6A"/>
            </w:placeholder>
            <w:temporary/>
            <w:showingPlcHdr/>
            <w15:appearance w15:val="hidden"/>
          </w:sdtPr>
          <w:sdtEndPr/>
          <w:sdtContent>
            <w:tc>
              <w:tcPr>
                <w:tcW w:w="10080" w:type="dxa"/>
                <w:shd w:val="clear" w:color="auto" w:fill="auto"/>
                <w:vAlign w:val="center"/>
              </w:tcPr>
              <w:p w14:paraId="2851E62B" w14:textId="77777777" w:rsidR="007F09D1" w:rsidRDefault="009C1F35" w:rsidP="007F09D1">
                <w:r>
                  <w:t>Reference 1</w:t>
                </w:r>
              </w:p>
            </w:tc>
          </w:sdtContent>
        </w:sdt>
      </w:tr>
      <w:tr w:rsidR="007F09D1" w:rsidRPr="001E3C2E" w14:paraId="5ADD1BBD" w14:textId="77777777" w:rsidTr="00572265">
        <w:trPr>
          <w:cantSplit/>
          <w:trHeight w:val="288"/>
        </w:trPr>
        <w:sdt>
          <w:sdtPr>
            <w:alias w:val="Enter reference 2:"/>
            <w:tag w:val="Enter reference 2:"/>
            <w:id w:val="-127317943"/>
            <w:placeholder>
              <w:docPart w:val="636D391E3D6F4C119712C413830A84F4"/>
            </w:placeholder>
            <w:temporary/>
            <w:showingPlcHdr/>
            <w15:appearance w15:val="hidden"/>
          </w:sdtPr>
          <w:sdtEndPr/>
          <w:sdtContent>
            <w:tc>
              <w:tcPr>
                <w:tcW w:w="10080" w:type="dxa"/>
                <w:shd w:val="clear" w:color="auto" w:fill="auto"/>
                <w:vAlign w:val="center"/>
              </w:tcPr>
              <w:p w14:paraId="06A09E14" w14:textId="77777777" w:rsidR="007F09D1" w:rsidRDefault="009C1F35" w:rsidP="007F09D1">
                <w:r>
                  <w:t>Reference 2</w:t>
                </w:r>
              </w:p>
            </w:tc>
          </w:sdtContent>
        </w:sdt>
      </w:tr>
      <w:tr w:rsidR="007F09D1" w:rsidRPr="001E3C2E" w14:paraId="4F73CBAE" w14:textId="77777777" w:rsidTr="00572265">
        <w:trPr>
          <w:cantSplit/>
          <w:trHeight w:val="288"/>
        </w:trPr>
        <w:sdt>
          <w:sdtPr>
            <w:alias w:val="Enter reference 3:"/>
            <w:tag w:val="Enter reference 3:"/>
            <w:id w:val="596216910"/>
            <w:placeholder>
              <w:docPart w:val="AC9B67F7D94A44B5B722B16B39EB59DF"/>
            </w:placeholder>
            <w:temporary/>
            <w:showingPlcHdr/>
            <w15:appearance w15:val="hidden"/>
          </w:sdtPr>
          <w:sdtEndPr/>
          <w:sdtContent>
            <w:tc>
              <w:tcPr>
                <w:tcW w:w="10080" w:type="dxa"/>
                <w:shd w:val="clear" w:color="auto" w:fill="auto"/>
                <w:vAlign w:val="center"/>
              </w:tcPr>
              <w:p w14:paraId="6F7DFD85" w14:textId="77777777" w:rsidR="007F09D1" w:rsidRDefault="009C1F35" w:rsidP="007F09D1">
                <w:r>
                  <w:t>Reference 3</w:t>
                </w:r>
              </w:p>
            </w:tc>
          </w:sdtContent>
        </w:sdt>
      </w:tr>
      <w:tr w:rsidR="005D561D" w:rsidRPr="001E3C2E" w14:paraId="13AE7A73" w14:textId="77777777" w:rsidTr="00572265">
        <w:trPr>
          <w:cantSplit/>
          <w:trHeight w:val="288"/>
        </w:trPr>
        <w:sdt>
          <w:sdtPr>
            <w:alias w:val="Enter reference 4:"/>
            <w:tag w:val="Enter reference 4:"/>
            <w:id w:val="-1213110633"/>
            <w:placeholder>
              <w:docPart w:val="979F6DC7288C424E97EDE3F5C9FB73DB"/>
            </w:placeholder>
            <w:temporary/>
            <w:showingPlcHdr/>
            <w15:appearance w15:val="hidden"/>
          </w:sdtPr>
          <w:sdtEndPr/>
          <w:sdtContent>
            <w:tc>
              <w:tcPr>
                <w:tcW w:w="10080" w:type="dxa"/>
                <w:shd w:val="clear" w:color="auto" w:fill="auto"/>
                <w:vAlign w:val="center"/>
              </w:tcPr>
              <w:p w14:paraId="2859AF80" w14:textId="77777777" w:rsidR="005D561D" w:rsidRDefault="009C1F35" w:rsidP="007F09D1">
                <w:r>
                  <w:t>Reference 4</w:t>
                </w:r>
              </w:p>
            </w:tc>
          </w:sdtContent>
        </w:sdt>
      </w:tr>
    </w:tbl>
    <w:p w14:paraId="279C430E" w14:textId="77777777" w:rsidR="00EC3316" w:rsidRDefault="00EC3316"/>
    <w:tbl>
      <w:tblPr>
        <w:tblW w:w="5000" w:type="pct"/>
        <w:tblBorders>
          <w:insideH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600" w:firstRow="0" w:lastRow="0" w:firstColumn="0" w:lastColumn="0" w:noHBand="1" w:noVBand="1"/>
        <w:tblDescription w:val="Table to enter Date, Invoice number, Reference, Charges, Credits, and Balance"/>
      </w:tblPr>
      <w:tblGrid>
        <w:gridCol w:w="1647"/>
        <w:gridCol w:w="1656"/>
        <w:gridCol w:w="1662"/>
        <w:gridCol w:w="1659"/>
        <w:gridCol w:w="1654"/>
        <w:gridCol w:w="1658"/>
      </w:tblGrid>
      <w:tr w:rsidR="007F09D1" w:rsidRPr="001E3C2E" w14:paraId="64DCCCF7" w14:textId="77777777" w:rsidTr="00572265">
        <w:trPr>
          <w:cantSplit/>
          <w:trHeight w:val="288"/>
        </w:trPr>
        <w:tc>
          <w:tcPr>
            <w:tcW w:w="1647" w:type="dxa"/>
            <w:shd w:val="clear" w:color="auto" w:fill="0F243E" w:themeFill="accent3"/>
            <w:vAlign w:val="center"/>
          </w:tcPr>
          <w:p w14:paraId="30C5292F" w14:textId="77777777" w:rsidR="00992A68" w:rsidRPr="00941642" w:rsidRDefault="007F09D1" w:rsidP="00941642">
            <w:pPr>
              <w:pStyle w:val="ColumnHeadings"/>
            </w:pPr>
            <w:r w:rsidRPr="00941642">
              <w:t>Date</w:t>
            </w:r>
          </w:p>
        </w:tc>
        <w:tc>
          <w:tcPr>
            <w:tcW w:w="1656" w:type="dxa"/>
            <w:shd w:val="clear" w:color="auto" w:fill="0F243E" w:themeFill="accent3"/>
            <w:vAlign w:val="center"/>
          </w:tcPr>
          <w:p w14:paraId="16C9B34A" w14:textId="77777777" w:rsidR="00992A68" w:rsidRPr="00941642" w:rsidRDefault="007F09D1" w:rsidP="00941642">
            <w:pPr>
              <w:pStyle w:val="ColumnHeadings"/>
            </w:pPr>
            <w:r w:rsidRPr="00941642">
              <w:t>Invoice #</w:t>
            </w:r>
          </w:p>
        </w:tc>
        <w:tc>
          <w:tcPr>
            <w:tcW w:w="1662" w:type="dxa"/>
            <w:shd w:val="clear" w:color="auto" w:fill="0F243E" w:themeFill="accent3"/>
            <w:vAlign w:val="center"/>
          </w:tcPr>
          <w:p w14:paraId="52EFCEBC" w14:textId="77777777" w:rsidR="00992A68" w:rsidRPr="00941642" w:rsidRDefault="007F09D1" w:rsidP="00941642">
            <w:pPr>
              <w:pStyle w:val="ColumnHeadings"/>
            </w:pPr>
            <w:r w:rsidRPr="00941642">
              <w:t>Reference</w:t>
            </w:r>
          </w:p>
        </w:tc>
        <w:tc>
          <w:tcPr>
            <w:tcW w:w="1659" w:type="dxa"/>
            <w:shd w:val="clear" w:color="auto" w:fill="0F243E" w:themeFill="accent3"/>
            <w:vAlign w:val="center"/>
          </w:tcPr>
          <w:p w14:paraId="54DAEC9F" w14:textId="77777777" w:rsidR="00992A68" w:rsidRPr="00941642" w:rsidRDefault="007F09D1" w:rsidP="00941642">
            <w:pPr>
              <w:pStyle w:val="ColumnHeadings"/>
            </w:pPr>
            <w:r w:rsidRPr="00941642">
              <w:t>Charges</w:t>
            </w:r>
          </w:p>
        </w:tc>
        <w:tc>
          <w:tcPr>
            <w:tcW w:w="1654" w:type="dxa"/>
            <w:shd w:val="clear" w:color="auto" w:fill="0F243E" w:themeFill="accent3"/>
            <w:vAlign w:val="center"/>
          </w:tcPr>
          <w:p w14:paraId="6DB45FEF" w14:textId="77777777" w:rsidR="00992A68" w:rsidRPr="00941642" w:rsidRDefault="007F09D1" w:rsidP="00941642">
            <w:pPr>
              <w:pStyle w:val="ColumnHeadings"/>
            </w:pPr>
            <w:r w:rsidRPr="00941642">
              <w:t>Credits</w:t>
            </w:r>
          </w:p>
        </w:tc>
        <w:tc>
          <w:tcPr>
            <w:tcW w:w="1658" w:type="dxa"/>
            <w:shd w:val="clear" w:color="auto" w:fill="0F243E" w:themeFill="accent3"/>
            <w:vAlign w:val="center"/>
          </w:tcPr>
          <w:p w14:paraId="3BD13B4D" w14:textId="77777777" w:rsidR="00992A68" w:rsidRPr="00941642" w:rsidRDefault="007F09D1" w:rsidP="00941642">
            <w:pPr>
              <w:pStyle w:val="ColumnHeadings"/>
            </w:pPr>
            <w:r w:rsidRPr="00941642">
              <w:t>Balance</w:t>
            </w:r>
          </w:p>
        </w:tc>
      </w:tr>
      <w:tr w:rsidR="007F09D1" w:rsidRPr="001E3C2E" w14:paraId="1E54F88B" w14:textId="77777777" w:rsidTr="00572265">
        <w:trPr>
          <w:cantSplit/>
          <w:trHeight w:val="288"/>
        </w:trPr>
        <w:sdt>
          <w:sdtPr>
            <w:alias w:val="Enter date 1:"/>
            <w:tag w:val="Enter date 1:"/>
            <w:id w:val="760801497"/>
            <w:placeholder>
              <w:docPart w:val="692F2E57C4C44052A4B930DB19C75DAA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47" w:type="dxa"/>
                <w:shd w:val="clear" w:color="auto" w:fill="auto"/>
                <w:vAlign w:val="center"/>
              </w:tcPr>
              <w:p w14:paraId="05B01153" w14:textId="77777777" w:rsidR="007F09D1" w:rsidRPr="001E3C2E" w:rsidRDefault="009C1F35" w:rsidP="007F09D1">
                <w:r>
                  <w:t>Date 1</w:t>
                </w:r>
              </w:p>
            </w:tc>
          </w:sdtContent>
        </w:sdt>
        <w:sdt>
          <w:sdtPr>
            <w:alias w:val="Enter invoice number:"/>
            <w:tag w:val="Enter invoice number:"/>
            <w:id w:val="-46924974"/>
            <w:placeholder>
              <w:docPart w:val="CF875CCECE7044569D0C00AEF54CBADD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56" w:type="dxa"/>
                <w:shd w:val="clear" w:color="auto" w:fill="auto"/>
                <w:vAlign w:val="center"/>
              </w:tcPr>
              <w:p w14:paraId="4E955EB7" w14:textId="77777777" w:rsidR="007F09D1" w:rsidRPr="001E3C2E" w:rsidRDefault="005856C0" w:rsidP="007F09D1">
                <w:r>
                  <w:t>Invoice Number</w:t>
                </w:r>
              </w:p>
            </w:tc>
          </w:sdtContent>
        </w:sdt>
        <w:tc>
          <w:tcPr>
            <w:tcW w:w="1662" w:type="dxa"/>
            <w:shd w:val="clear" w:color="auto" w:fill="auto"/>
            <w:vAlign w:val="center"/>
          </w:tcPr>
          <w:p w14:paraId="535F69D9" w14:textId="77777777" w:rsidR="007F09D1" w:rsidRPr="001E3C2E" w:rsidRDefault="007F09D1" w:rsidP="007F09D1"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 w14:paraId="0E6C7BBB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 w14:paraId="72D37CDD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 w14:paraId="366A1283" w14:textId="77777777" w:rsidR="007F09D1" w:rsidRPr="001E3C2E" w:rsidRDefault="007F09D1" w:rsidP="001D0F29">
            <w:pPr>
              <w:pStyle w:val="Amount"/>
            </w:pPr>
          </w:p>
        </w:tc>
      </w:tr>
      <w:tr w:rsidR="007F09D1" w:rsidRPr="001E3C2E" w14:paraId="7A0E62A7" w14:textId="77777777" w:rsidTr="00572265">
        <w:trPr>
          <w:cantSplit/>
          <w:trHeight w:val="288"/>
        </w:trPr>
        <w:sdt>
          <w:sdtPr>
            <w:alias w:val="Enter date 2:"/>
            <w:tag w:val="Enter date 2:"/>
            <w:id w:val="-528405984"/>
            <w:placeholder>
              <w:docPart w:val="724052E660774A6ABAF72021E45E8852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47" w:type="dxa"/>
                <w:shd w:val="clear" w:color="auto" w:fill="auto"/>
                <w:vAlign w:val="center"/>
              </w:tcPr>
              <w:p w14:paraId="3CCFB4E1" w14:textId="77777777" w:rsidR="007F09D1" w:rsidRPr="001E3C2E" w:rsidRDefault="009C1F35" w:rsidP="007F09D1">
                <w:r>
                  <w:t>Date 2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 w14:paraId="075AE10D" w14:textId="77777777" w:rsidR="007F09D1" w:rsidRPr="001E3C2E" w:rsidRDefault="007F09D1" w:rsidP="007F09D1"/>
        </w:tc>
        <w:tc>
          <w:tcPr>
            <w:tcW w:w="1662" w:type="dxa"/>
            <w:shd w:val="clear" w:color="auto" w:fill="auto"/>
            <w:vAlign w:val="center"/>
          </w:tcPr>
          <w:p w14:paraId="447863DF" w14:textId="77777777" w:rsidR="007F09D1" w:rsidRPr="001E3C2E" w:rsidRDefault="007F09D1" w:rsidP="007F09D1"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 w14:paraId="599C4C09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 w14:paraId="5C1DCFEE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 w14:paraId="7EBED56B" w14:textId="77777777" w:rsidR="007F09D1" w:rsidRPr="001E3C2E" w:rsidRDefault="007F09D1" w:rsidP="001D0F29">
            <w:pPr>
              <w:pStyle w:val="Amount"/>
            </w:pPr>
          </w:p>
        </w:tc>
      </w:tr>
      <w:tr w:rsidR="007F09D1" w:rsidRPr="001E3C2E" w14:paraId="25B1217C" w14:textId="77777777" w:rsidTr="00572265">
        <w:trPr>
          <w:cantSplit/>
          <w:trHeight w:val="288"/>
        </w:trPr>
        <w:sdt>
          <w:sdtPr>
            <w:alias w:val="Enter date 3:"/>
            <w:tag w:val="Enter date 3:"/>
            <w:id w:val="-1858884111"/>
            <w:placeholder>
              <w:docPart w:val="91B4BD4EF4634A069096BFB41470748C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47" w:type="dxa"/>
                <w:shd w:val="clear" w:color="auto" w:fill="auto"/>
                <w:vAlign w:val="center"/>
              </w:tcPr>
              <w:p w14:paraId="14EB9961" w14:textId="77777777" w:rsidR="007F09D1" w:rsidRPr="001E3C2E" w:rsidRDefault="009C1F35" w:rsidP="007F09D1">
                <w:r>
                  <w:t>Date 3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 w14:paraId="2D67E9B1" w14:textId="77777777" w:rsidR="007F09D1" w:rsidRPr="001E3C2E" w:rsidRDefault="007F09D1" w:rsidP="007F09D1"/>
        </w:tc>
        <w:tc>
          <w:tcPr>
            <w:tcW w:w="1662" w:type="dxa"/>
            <w:shd w:val="clear" w:color="auto" w:fill="auto"/>
            <w:vAlign w:val="center"/>
          </w:tcPr>
          <w:p w14:paraId="067D01C6" w14:textId="77777777" w:rsidR="007F09D1" w:rsidRPr="001E3C2E" w:rsidRDefault="007F09D1" w:rsidP="007F09D1"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 w14:paraId="04B9AD93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 w14:paraId="62448D0F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 w14:paraId="7AE45C2D" w14:textId="77777777" w:rsidR="007F09D1" w:rsidRPr="001E3C2E" w:rsidRDefault="007F09D1" w:rsidP="001D0F29">
            <w:pPr>
              <w:pStyle w:val="Amount"/>
            </w:pPr>
          </w:p>
        </w:tc>
      </w:tr>
      <w:tr w:rsidR="007F09D1" w:rsidRPr="001E3C2E" w14:paraId="74DAF2BC" w14:textId="77777777" w:rsidTr="00572265">
        <w:trPr>
          <w:cantSplit/>
          <w:trHeight w:val="288"/>
        </w:trPr>
        <w:sdt>
          <w:sdtPr>
            <w:alias w:val="Enter date 4:"/>
            <w:tag w:val="Enter date 4:"/>
            <w:id w:val="1071700000"/>
            <w:placeholder>
              <w:docPart w:val="D3737880CF364574A5B703C696A27E37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47" w:type="dxa"/>
                <w:shd w:val="clear" w:color="auto" w:fill="auto"/>
                <w:vAlign w:val="center"/>
              </w:tcPr>
              <w:p w14:paraId="175E64B2" w14:textId="77777777" w:rsidR="007F09D1" w:rsidRPr="001E3C2E" w:rsidRDefault="009C1F35" w:rsidP="007F09D1">
                <w:r>
                  <w:t>Date 4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 w14:paraId="1B49C18E" w14:textId="77777777" w:rsidR="007F09D1" w:rsidRPr="001E3C2E" w:rsidRDefault="007F09D1" w:rsidP="007F09D1"/>
        </w:tc>
        <w:tc>
          <w:tcPr>
            <w:tcW w:w="1662" w:type="dxa"/>
            <w:shd w:val="clear" w:color="auto" w:fill="auto"/>
            <w:vAlign w:val="center"/>
          </w:tcPr>
          <w:p w14:paraId="77932399" w14:textId="77777777" w:rsidR="007F09D1" w:rsidRPr="001E3C2E" w:rsidRDefault="007F09D1" w:rsidP="007F09D1"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 w14:paraId="62C99B91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 w14:paraId="6B61F499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 w14:paraId="27F17324" w14:textId="77777777" w:rsidR="007F09D1" w:rsidRPr="001E3C2E" w:rsidRDefault="007F09D1" w:rsidP="001D0F29">
            <w:pPr>
              <w:pStyle w:val="Amount"/>
            </w:pPr>
          </w:p>
        </w:tc>
      </w:tr>
      <w:tr w:rsidR="007F09D1" w:rsidRPr="001E3C2E" w14:paraId="205AC82F" w14:textId="77777777" w:rsidTr="00572265">
        <w:trPr>
          <w:cantSplit/>
          <w:trHeight w:val="288"/>
        </w:trPr>
        <w:sdt>
          <w:sdtPr>
            <w:alias w:val="Enter date 5:"/>
            <w:tag w:val="Enter date 5:"/>
            <w:id w:val="-1993005280"/>
            <w:placeholder>
              <w:docPart w:val="63208E1485D347F183AEE03201CC8AF2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47" w:type="dxa"/>
                <w:shd w:val="clear" w:color="auto" w:fill="auto"/>
                <w:vAlign w:val="center"/>
              </w:tcPr>
              <w:p w14:paraId="0E9EFB27" w14:textId="77777777" w:rsidR="007F09D1" w:rsidRPr="001E3C2E" w:rsidRDefault="009C1F35" w:rsidP="007F09D1">
                <w:r>
                  <w:t>Date 5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 w14:paraId="0415CD88" w14:textId="77777777" w:rsidR="007F09D1" w:rsidRPr="001E3C2E" w:rsidRDefault="007F09D1" w:rsidP="007F09D1"/>
        </w:tc>
        <w:tc>
          <w:tcPr>
            <w:tcW w:w="1662" w:type="dxa"/>
            <w:shd w:val="clear" w:color="auto" w:fill="auto"/>
            <w:vAlign w:val="center"/>
          </w:tcPr>
          <w:p w14:paraId="537A7D06" w14:textId="77777777" w:rsidR="007F09D1" w:rsidRPr="001E3C2E" w:rsidRDefault="007F09D1" w:rsidP="007F09D1"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 w14:paraId="1D1B25E0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 w14:paraId="3588BBEC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 w14:paraId="599E1364" w14:textId="77777777" w:rsidR="007F09D1" w:rsidRPr="001E3C2E" w:rsidRDefault="007F09D1" w:rsidP="001D0F29">
            <w:pPr>
              <w:pStyle w:val="Amount"/>
            </w:pPr>
          </w:p>
        </w:tc>
      </w:tr>
      <w:tr w:rsidR="007F09D1" w:rsidRPr="001E3C2E" w14:paraId="144242A2" w14:textId="77777777" w:rsidTr="00572265">
        <w:trPr>
          <w:cantSplit/>
          <w:trHeight w:val="288"/>
        </w:trPr>
        <w:sdt>
          <w:sdtPr>
            <w:alias w:val="Enter date 6:"/>
            <w:tag w:val="Enter date 6:"/>
            <w:id w:val="-636574221"/>
            <w:placeholder>
              <w:docPart w:val="02D31B6C30434151AD8F8D8DCF7AAD6C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47" w:type="dxa"/>
                <w:shd w:val="clear" w:color="auto" w:fill="auto"/>
                <w:vAlign w:val="center"/>
              </w:tcPr>
              <w:p w14:paraId="55BE7948" w14:textId="77777777" w:rsidR="007F09D1" w:rsidRPr="001E3C2E" w:rsidRDefault="009C1F35" w:rsidP="007F09D1">
                <w:r>
                  <w:t>Date 6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 w14:paraId="073FA091" w14:textId="77777777" w:rsidR="007F09D1" w:rsidRPr="001E3C2E" w:rsidRDefault="007F09D1" w:rsidP="007F09D1"/>
        </w:tc>
        <w:tc>
          <w:tcPr>
            <w:tcW w:w="1662" w:type="dxa"/>
            <w:shd w:val="clear" w:color="auto" w:fill="auto"/>
            <w:vAlign w:val="center"/>
          </w:tcPr>
          <w:p w14:paraId="2EFF933F" w14:textId="77777777" w:rsidR="007F09D1" w:rsidRPr="001E3C2E" w:rsidRDefault="007F09D1" w:rsidP="007F09D1"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 w14:paraId="1DC0B70C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 w14:paraId="053B1510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 w14:paraId="46A3C826" w14:textId="77777777" w:rsidR="007F09D1" w:rsidRPr="001E3C2E" w:rsidRDefault="007F09D1" w:rsidP="001D0F29">
            <w:pPr>
              <w:pStyle w:val="Amount"/>
            </w:pPr>
          </w:p>
        </w:tc>
      </w:tr>
      <w:tr w:rsidR="007F09D1" w:rsidRPr="001E3C2E" w14:paraId="550D6D90" w14:textId="77777777" w:rsidTr="00572265">
        <w:trPr>
          <w:cantSplit/>
          <w:trHeight w:val="288"/>
        </w:trPr>
        <w:sdt>
          <w:sdtPr>
            <w:alias w:val="Enter date 7:"/>
            <w:tag w:val="Enter date 7:"/>
            <w:id w:val="1361311158"/>
            <w:placeholder>
              <w:docPart w:val="1E8BCA8134E74720B8FFF7ECF222D16C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47" w:type="dxa"/>
                <w:shd w:val="clear" w:color="auto" w:fill="auto"/>
                <w:vAlign w:val="center"/>
              </w:tcPr>
              <w:p w14:paraId="4D02F8BF" w14:textId="77777777" w:rsidR="007F09D1" w:rsidRPr="001E3C2E" w:rsidRDefault="005856C0" w:rsidP="007F09D1">
                <w:r>
                  <w:t>Date 7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 w14:paraId="060DA490" w14:textId="77777777" w:rsidR="007F09D1" w:rsidRPr="001E3C2E" w:rsidRDefault="007F09D1" w:rsidP="007F09D1"/>
        </w:tc>
        <w:tc>
          <w:tcPr>
            <w:tcW w:w="1662" w:type="dxa"/>
            <w:shd w:val="clear" w:color="auto" w:fill="auto"/>
            <w:vAlign w:val="center"/>
          </w:tcPr>
          <w:p w14:paraId="546ECE60" w14:textId="77777777" w:rsidR="007F09D1" w:rsidRPr="001E3C2E" w:rsidRDefault="007F09D1" w:rsidP="007F09D1"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 w14:paraId="39F01D34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 w14:paraId="4B9D360C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 w14:paraId="692F4240" w14:textId="77777777" w:rsidR="007F09D1" w:rsidRPr="001E3C2E" w:rsidRDefault="007F09D1" w:rsidP="001D0F29">
            <w:pPr>
              <w:pStyle w:val="Amount"/>
            </w:pPr>
          </w:p>
        </w:tc>
      </w:tr>
      <w:tr w:rsidR="007F09D1" w:rsidRPr="001E3C2E" w14:paraId="6CDD087E" w14:textId="77777777" w:rsidTr="00572265">
        <w:trPr>
          <w:cantSplit/>
          <w:trHeight w:val="288"/>
        </w:trPr>
        <w:sdt>
          <w:sdtPr>
            <w:alias w:val="Enter date 8:"/>
            <w:tag w:val="Enter date 8:"/>
            <w:id w:val="-128793085"/>
            <w:placeholder>
              <w:docPart w:val="D678A85CA0224CF38B2A805F4EB3CA93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47" w:type="dxa"/>
                <w:shd w:val="clear" w:color="auto" w:fill="auto"/>
                <w:vAlign w:val="center"/>
              </w:tcPr>
              <w:p w14:paraId="7F30FEC2" w14:textId="77777777" w:rsidR="007F09D1" w:rsidRPr="001E3C2E" w:rsidRDefault="005856C0" w:rsidP="007F09D1">
                <w:r>
                  <w:t>Date 8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 w14:paraId="15AA4354" w14:textId="77777777" w:rsidR="007F09D1" w:rsidRPr="001E3C2E" w:rsidRDefault="007F09D1" w:rsidP="007F09D1"/>
        </w:tc>
        <w:tc>
          <w:tcPr>
            <w:tcW w:w="1662" w:type="dxa"/>
            <w:shd w:val="clear" w:color="auto" w:fill="auto"/>
            <w:vAlign w:val="center"/>
          </w:tcPr>
          <w:p w14:paraId="3FE5A1E4" w14:textId="77777777" w:rsidR="007F09D1" w:rsidRPr="001E3C2E" w:rsidRDefault="007F09D1" w:rsidP="007F09D1"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 w14:paraId="67808064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 w14:paraId="47CA70FE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 w14:paraId="3C5D92FF" w14:textId="77777777" w:rsidR="007F09D1" w:rsidRPr="001E3C2E" w:rsidRDefault="007F09D1" w:rsidP="001D0F29">
            <w:pPr>
              <w:pStyle w:val="Amount"/>
            </w:pPr>
          </w:p>
        </w:tc>
      </w:tr>
      <w:tr w:rsidR="007F09D1" w:rsidRPr="001E3C2E" w14:paraId="02FA3F0E" w14:textId="77777777" w:rsidTr="00572265">
        <w:trPr>
          <w:cantSplit/>
          <w:trHeight w:val="288"/>
        </w:trPr>
        <w:sdt>
          <w:sdtPr>
            <w:alias w:val="Enter date 9:"/>
            <w:tag w:val="Enter date 9:"/>
            <w:id w:val="-474613225"/>
            <w:placeholder>
              <w:docPart w:val="7C44EFF0A34B4D4DBE737A1B99BE1D6B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47" w:type="dxa"/>
                <w:shd w:val="clear" w:color="auto" w:fill="auto"/>
                <w:vAlign w:val="center"/>
              </w:tcPr>
              <w:p w14:paraId="769BAB07" w14:textId="77777777" w:rsidR="007F09D1" w:rsidRPr="001E3C2E" w:rsidRDefault="005856C0" w:rsidP="007F09D1">
                <w:r>
                  <w:t>Date 9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 w14:paraId="4CFD230E" w14:textId="77777777" w:rsidR="007F09D1" w:rsidRPr="001E3C2E" w:rsidRDefault="007F09D1" w:rsidP="007F09D1"/>
        </w:tc>
        <w:tc>
          <w:tcPr>
            <w:tcW w:w="1662" w:type="dxa"/>
            <w:shd w:val="clear" w:color="auto" w:fill="auto"/>
            <w:vAlign w:val="center"/>
          </w:tcPr>
          <w:p w14:paraId="26369F23" w14:textId="77777777" w:rsidR="007F09D1" w:rsidRPr="001E3C2E" w:rsidRDefault="007F09D1" w:rsidP="007F09D1"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 w14:paraId="1883CD65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 w14:paraId="136B60B4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 w14:paraId="19699809" w14:textId="77777777" w:rsidR="007F09D1" w:rsidRPr="001E3C2E" w:rsidRDefault="007F09D1" w:rsidP="001D0F29">
            <w:pPr>
              <w:pStyle w:val="Amount"/>
            </w:pPr>
          </w:p>
        </w:tc>
      </w:tr>
      <w:tr w:rsidR="007F09D1" w:rsidRPr="001E3C2E" w14:paraId="7469B232" w14:textId="77777777" w:rsidTr="00572265">
        <w:trPr>
          <w:cantSplit/>
          <w:trHeight w:val="288"/>
        </w:trPr>
        <w:sdt>
          <w:sdtPr>
            <w:alias w:val="Enter date 10:"/>
            <w:tag w:val="Enter date 10:"/>
            <w:id w:val="-1063941783"/>
            <w:placeholder>
              <w:docPart w:val="0381AA35FE094C828096DF03B63D7737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47" w:type="dxa"/>
                <w:shd w:val="clear" w:color="auto" w:fill="auto"/>
                <w:vAlign w:val="center"/>
              </w:tcPr>
              <w:p w14:paraId="5551AEE3" w14:textId="77777777" w:rsidR="007F09D1" w:rsidRPr="001E3C2E" w:rsidRDefault="005856C0" w:rsidP="007F09D1">
                <w:r>
                  <w:t>Date 10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 w14:paraId="39AF1A27" w14:textId="77777777" w:rsidR="007F09D1" w:rsidRPr="001E3C2E" w:rsidRDefault="007F09D1" w:rsidP="007F09D1"/>
        </w:tc>
        <w:tc>
          <w:tcPr>
            <w:tcW w:w="1662" w:type="dxa"/>
            <w:shd w:val="clear" w:color="auto" w:fill="auto"/>
            <w:vAlign w:val="center"/>
          </w:tcPr>
          <w:p w14:paraId="0D8B12ED" w14:textId="77777777" w:rsidR="007F09D1" w:rsidRPr="001E3C2E" w:rsidRDefault="007F09D1" w:rsidP="007F09D1"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 w14:paraId="2B61CFE3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 w14:paraId="6270FD5F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 w14:paraId="23B51169" w14:textId="77777777" w:rsidR="007F09D1" w:rsidRPr="001E3C2E" w:rsidRDefault="007F09D1" w:rsidP="001D0F29">
            <w:pPr>
              <w:pStyle w:val="Amount"/>
            </w:pPr>
          </w:p>
        </w:tc>
      </w:tr>
      <w:tr w:rsidR="007F09D1" w:rsidRPr="001E3C2E" w14:paraId="46DE2731" w14:textId="77777777" w:rsidTr="00572265">
        <w:trPr>
          <w:cantSplit/>
          <w:trHeight w:val="288"/>
        </w:trPr>
        <w:sdt>
          <w:sdtPr>
            <w:alias w:val="Enter date 11:"/>
            <w:tag w:val="Enter date 11:"/>
            <w:id w:val="1055664215"/>
            <w:placeholder>
              <w:docPart w:val="099986D972514AE3A3A392986B3BB2BF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47" w:type="dxa"/>
                <w:shd w:val="clear" w:color="auto" w:fill="auto"/>
                <w:vAlign w:val="center"/>
              </w:tcPr>
              <w:p w14:paraId="15E62C31" w14:textId="77777777" w:rsidR="007F09D1" w:rsidRPr="001E3C2E" w:rsidRDefault="005856C0" w:rsidP="007F09D1">
                <w:r>
                  <w:t>Date 11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 w14:paraId="3A3A0960" w14:textId="77777777" w:rsidR="007F09D1" w:rsidRPr="001E3C2E" w:rsidRDefault="007F09D1" w:rsidP="007F09D1"/>
        </w:tc>
        <w:tc>
          <w:tcPr>
            <w:tcW w:w="1662" w:type="dxa"/>
            <w:shd w:val="clear" w:color="auto" w:fill="auto"/>
            <w:vAlign w:val="center"/>
          </w:tcPr>
          <w:p w14:paraId="5F867CD8" w14:textId="77777777" w:rsidR="007F09D1" w:rsidRPr="001E3C2E" w:rsidRDefault="007F09D1" w:rsidP="007F09D1"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 w14:paraId="4570438F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 w14:paraId="7EDC9DA9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 w14:paraId="70995EFE" w14:textId="77777777" w:rsidR="007F09D1" w:rsidRPr="001E3C2E" w:rsidRDefault="007F09D1" w:rsidP="001D0F29">
            <w:pPr>
              <w:pStyle w:val="Amount"/>
            </w:pPr>
          </w:p>
        </w:tc>
      </w:tr>
      <w:tr w:rsidR="007F09D1" w:rsidRPr="001E3C2E" w14:paraId="2E913F68" w14:textId="77777777" w:rsidTr="00572265">
        <w:trPr>
          <w:cantSplit/>
          <w:trHeight w:val="288"/>
        </w:trPr>
        <w:sdt>
          <w:sdtPr>
            <w:alias w:val="Enter date 12:"/>
            <w:tag w:val="Enter date 12:"/>
            <w:id w:val="-1284491770"/>
            <w:placeholder>
              <w:docPart w:val="68E4433849164F039CD8D09FB89B3EDD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47" w:type="dxa"/>
                <w:shd w:val="clear" w:color="auto" w:fill="auto"/>
                <w:vAlign w:val="center"/>
              </w:tcPr>
              <w:p w14:paraId="53925273" w14:textId="77777777" w:rsidR="007F09D1" w:rsidRPr="001E3C2E" w:rsidRDefault="005856C0" w:rsidP="007F09D1">
                <w:r>
                  <w:t>Date 12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 w14:paraId="2F71E2D7" w14:textId="77777777" w:rsidR="007F09D1" w:rsidRPr="001E3C2E" w:rsidRDefault="007F09D1" w:rsidP="007F09D1"/>
        </w:tc>
        <w:tc>
          <w:tcPr>
            <w:tcW w:w="1662" w:type="dxa"/>
            <w:shd w:val="clear" w:color="auto" w:fill="auto"/>
            <w:vAlign w:val="center"/>
          </w:tcPr>
          <w:p w14:paraId="3F181C82" w14:textId="77777777" w:rsidR="007F09D1" w:rsidRPr="001E3C2E" w:rsidRDefault="007F09D1" w:rsidP="007F09D1"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 w14:paraId="1B0A8F3B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 w14:paraId="7F258267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 w14:paraId="5D089D8E" w14:textId="77777777" w:rsidR="007F09D1" w:rsidRPr="001E3C2E" w:rsidRDefault="007F09D1" w:rsidP="001D0F29">
            <w:pPr>
              <w:pStyle w:val="Amount"/>
            </w:pPr>
          </w:p>
        </w:tc>
      </w:tr>
      <w:tr w:rsidR="007F09D1" w:rsidRPr="001E3C2E" w14:paraId="3C956DD1" w14:textId="77777777" w:rsidTr="00572265">
        <w:trPr>
          <w:cantSplit/>
          <w:trHeight w:val="288"/>
        </w:trPr>
        <w:sdt>
          <w:sdtPr>
            <w:alias w:val="Enter date 13:"/>
            <w:tag w:val="Enter date 13:"/>
            <w:id w:val="811833088"/>
            <w:placeholder>
              <w:docPart w:val="BB8C5DDE193946FB84A70E82B892D134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47" w:type="dxa"/>
                <w:shd w:val="clear" w:color="auto" w:fill="auto"/>
                <w:vAlign w:val="center"/>
              </w:tcPr>
              <w:p w14:paraId="153A4510" w14:textId="77777777" w:rsidR="007F09D1" w:rsidRPr="001E3C2E" w:rsidRDefault="005856C0" w:rsidP="007F09D1">
                <w:r>
                  <w:t>Date 13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 w14:paraId="777826D7" w14:textId="77777777" w:rsidR="007F09D1" w:rsidRPr="001E3C2E" w:rsidRDefault="007F09D1" w:rsidP="007F09D1"/>
        </w:tc>
        <w:tc>
          <w:tcPr>
            <w:tcW w:w="1662" w:type="dxa"/>
            <w:shd w:val="clear" w:color="auto" w:fill="auto"/>
            <w:vAlign w:val="center"/>
          </w:tcPr>
          <w:p w14:paraId="5776F081" w14:textId="77777777" w:rsidR="007F09D1" w:rsidRPr="001E3C2E" w:rsidRDefault="007F09D1" w:rsidP="007F09D1"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 w14:paraId="08F55C02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 w14:paraId="47D775B8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 w14:paraId="2FCBE824" w14:textId="77777777" w:rsidR="007F09D1" w:rsidRPr="001E3C2E" w:rsidRDefault="007F09D1" w:rsidP="001D0F29">
            <w:pPr>
              <w:pStyle w:val="Amount"/>
            </w:pPr>
          </w:p>
        </w:tc>
      </w:tr>
      <w:tr w:rsidR="007F09D1" w:rsidRPr="001E3C2E" w14:paraId="55D65A50" w14:textId="77777777" w:rsidTr="00572265">
        <w:trPr>
          <w:cantSplit/>
          <w:trHeight w:val="288"/>
        </w:trPr>
        <w:sdt>
          <w:sdtPr>
            <w:alias w:val="Enter date 14:"/>
            <w:tag w:val="Enter date 14:"/>
            <w:id w:val="-272249316"/>
            <w:placeholder>
              <w:docPart w:val="5AD03A55C22E493F8CAB7D92E542ECF9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47" w:type="dxa"/>
                <w:shd w:val="clear" w:color="auto" w:fill="auto"/>
                <w:vAlign w:val="center"/>
              </w:tcPr>
              <w:p w14:paraId="4BA2C25E" w14:textId="77777777" w:rsidR="007F09D1" w:rsidRPr="001E3C2E" w:rsidRDefault="005856C0" w:rsidP="007F09D1">
                <w:r>
                  <w:t>Date 14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 w14:paraId="3E076904" w14:textId="77777777" w:rsidR="007F09D1" w:rsidRPr="001E3C2E" w:rsidRDefault="007F09D1" w:rsidP="007F09D1"/>
        </w:tc>
        <w:tc>
          <w:tcPr>
            <w:tcW w:w="1662" w:type="dxa"/>
            <w:shd w:val="clear" w:color="auto" w:fill="auto"/>
            <w:vAlign w:val="center"/>
          </w:tcPr>
          <w:p w14:paraId="3D548244" w14:textId="77777777" w:rsidR="007F09D1" w:rsidRPr="001E3C2E" w:rsidRDefault="007F09D1" w:rsidP="007F09D1"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 w14:paraId="6E162CF0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 w14:paraId="63C6E2E7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 w14:paraId="5FFBB186" w14:textId="77777777" w:rsidR="007F09D1" w:rsidRPr="001E3C2E" w:rsidRDefault="007F09D1" w:rsidP="001D0F29">
            <w:pPr>
              <w:pStyle w:val="Amount"/>
            </w:pPr>
          </w:p>
        </w:tc>
      </w:tr>
      <w:tr w:rsidR="007F09D1" w:rsidRPr="001E3C2E" w14:paraId="041E73CF" w14:textId="77777777" w:rsidTr="00572265">
        <w:trPr>
          <w:cantSplit/>
          <w:trHeight w:val="288"/>
        </w:trPr>
        <w:sdt>
          <w:sdtPr>
            <w:alias w:val="Enter date 15:"/>
            <w:tag w:val="Enter date 15:"/>
            <w:id w:val="-420415304"/>
            <w:placeholder>
              <w:docPart w:val="16CE2FDC681341799297E184ED806680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47" w:type="dxa"/>
                <w:shd w:val="clear" w:color="auto" w:fill="auto"/>
                <w:vAlign w:val="center"/>
              </w:tcPr>
              <w:p w14:paraId="1B5399D6" w14:textId="77777777" w:rsidR="007F09D1" w:rsidRPr="001E3C2E" w:rsidRDefault="005856C0" w:rsidP="007F09D1">
                <w:r>
                  <w:t>Date 15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 w14:paraId="71417A5C" w14:textId="77777777" w:rsidR="007F09D1" w:rsidRPr="001E3C2E" w:rsidRDefault="007F09D1" w:rsidP="007F09D1"/>
        </w:tc>
        <w:tc>
          <w:tcPr>
            <w:tcW w:w="1662" w:type="dxa"/>
            <w:shd w:val="clear" w:color="auto" w:fill="auto"/>
            <w:vAlign w:val="center"/>
          </w:tcPr>
          <w:p w14:paraId="78001088" w14:textId="77777777" w:rsidR="007F09D1" w:rsidRPr="001E3C2E" w:rsidRDefault="007F09D1" w:rsidP="007F09D1"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 w14:paraId="35872E03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 w14:paraId="1DFD05A1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 w14:paraId="0ECDB17B" w14:textId="77777777" w:rsidR="007F09D1" w:rsidRPr="001E3C2E" w:rsidRDefault="007F09D1" w:rsidP="001D0F29">
            <w:pPr>
              <w:pStyle w:val="Amount"/>
            </w:pPr>
          </w:p>
        </w:tc>
      </w:tr>
      <w:tr w:rsidR="005D561D" w:rsidRPr="001E3C2E" w14:paraId="6EA17468" w14:textId="77777777" w:rsidTr="00572265">
        <w:trPr>
          <w:cantSplit/>
          <w:trHeight w:val="288"/>
        </w:trPr>
        <w:sdt>
          <w:sdtPr>
            <w:alias w:val="Enter date 16:"/>
            <w:tag w:val="Enter date 16:"/>
            <w:id w:val="-2100636905"/>
            <w:placeholder>
              <w:docPart w:val="FAA64A3DCF824907BE88E6A8342CA0A6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47" w:type="dxa"/>
                <w:shd w:val="clear" w:color="auto" w:fill="auto"/>
                <w:vAlign w:val="center"/>
              </w:tcPr>
              <w:p w14:paraId="1F4D818D" w14:textId="77777777" w:rsidR="005D561D" w:rsidRPr="001E3C2E" w:rsidRDefault="005856C0" w:rsidP="007F09D1">
                <w:r>
                  <w:t>Date 16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 w14:paraId="7B6FBE48" w14:textId="77777777" w:rsidR="005D561D" w:rsidRPr="001E3C2E" w:rsidRDefault="005D561D" w:rsidP="007F09D1"/>
        </w:tc>
        <w:tc>
          <w:tcPr>
            <w:tcW w:w="1662" w:type="dxa"/>
            <w:shd w:val="clear" w:color="auto" w:fill="auto"/>
            <w:vAlign w:val="center"/>
          </w:tcPr>
          <w:p w14:paraId="08E3DBFA" w14:textId="77777777" w:rsidR="005D561D" w:rsidRPr="001E3C2E" w:rsidRDefault="005D561D" w:rsidP="007F09D1"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 w14:paraId="287AB733" w14:textId="77777777" w:rsidR="005D561D" w:rsidRPr="001E3C2E" w:rsidRDefault="005D561D" w:rsidP="001D0F29">
            <w:pPr>
              <w:pStyle w:val="Amount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 w14:paraId="06D2EDE8" w14:textId="77777777" w:rsidR="005D561D" w:rsidRPr="001E3C2E" w:rsidRDefault="005D561D" w:rsidP="001D0F29">
            <w:pPr>
              <w:pStyle w:val="Amount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 w14:paraId="64FD909B" w14:textId="77777777" w:rsidR="005D561D" w:rsidRPr="001E3C2E" w:rsidRDefault="005D561D" w:rsidP="001D0F29">
            <w:pPr>
              <w:pStyle w:val="Amount"/>
            </w:pPr>
          </w:p>
        </w:tc>
      </w:tr>
      <w:tr w:rsidR="007F09D1" w:rsidRPr="001E3C2E" w14:paraId="4CC4F5BE" w14:textId="77777777" w:rsidTr="00572265">
        <w:trPr>
          <w:cantSplit/>
          <w:trHeight w:val="288"/>
        </w:trPr>
        <w:sdt>
          <w:sdtPr>
            <w:alias w:val="Enter date 17:"/>
            <w:tag w:val="Enter date 17:"/>
            <w:id w:val="-39436559"/>
            <w:placeholder>
              <w:docPart w:val="07D2FE9EC01B411EB9FD71CCD5942A56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47" w:type="dxa"/>
                <w:shd w:val="clear" w:color="auto" w:fill="auto"/>
                <w:vAlign w:val="center"/>
              </w:tcPr>
              <w:p w14:paraId="42FB9B6A" w14:textId="77777777" w:rsidR="007F09D1" w:rsidRPr="001E3C2E" w:rsidRDefault="005856C0" w:rsidP="007F09D1">
                <w:r>
                  <w:t>Date 17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 w14:paraId="4985FF0F" w14:textId="77777777" w:rsidR="007F09D1" w:rsidRPr="001E3C2E" w:rsidRDefault="007F09D1" w:rsidP="007F09D1"/>
        </w:tc>
        <w:tc>
          <w:tcPr>
            <w:tcW w:w="1662" w:type="dxa"/>
            <w:shd w:val="clear" w:color="auto" w:fill="auto"/>
            <w:vAlign w:val="center"/>
          </w:tcPr>
          <w:p w14:paraId="3496BC37" w14:textId="77777777" w:rsidR="007F09D1" w:rsidRPr="001E3C2E" w:rsidRDefault="007F09D1" w:rsidP="007F09D1"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 w14:paraId="15BF54B0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 w14:paraId="68209B15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 w14:paraId="45EA68D8" w14:textId="77777777" w:rsidR="007F09D1" w:rsidRPr="001E3C2E" w:rsidRDefault="007F09D1" w:rsidP="001D0F29">
            <w:pPr>
              <w:pStyle w:val="Amount"/>
            </w:pPr>
          </w:p>
        </w:tc>
      </w:tr>
      <w:tr w:rsidR="007F09D1" w:rsidRPr="001E3C2E" w14:paraId="680F6DB9" w14:textId="77777777" w:rsidTr="00572265">
        <w:trPr>
          <w:cantSplit/>
          <w:trHeight w:val="288"/>
        </w:trPr>
        <w:sdt>
          <w:sdtPr>
            <w:alias w:val="Enter date 18:"/>
            <w:tag w:val="Enter date 18:"/>
            <w:id w:val="1062055349"/>
            <w:placeholder>
              <w:docPart w:val="353E1B763253414DBFA0D0740F797BAD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47" w:type="dxa"/>
                <w:shd w:val="clear" w:color="auto" w:fill="auto"/>
                <w:vAlign w:val="center"/>
              </w:tcPr>
              <w:p w14:paraId="3B145A9B" w14:textId="77777777" w:rsidR="007F09D1" w:rsidRPr="001E3C2E" w:rsidRDefault="005856C0" w:rsidP="007F09D1">
                <w:r>
                  <w:t>Date 18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 w14:paraId="16E4CB52" w14:textId="77777777" w:rsidR="007F09D1" w:rsidRPr="001E3C2E" w:rsidRDefault="007F09D1" w:rsidP="007F09D1"/>
        </w:tc>
        <w:tc>
          <w:tcPr>
            <w:tcW w:w="1662" w:type="dxa"/>
            <w:shd w:val="clear" w:color="auto" w:fill="auto"/>
            <w:vAlign w:val="center"/>
          </w:tcPr>
          <w:p w14:paraId="6258C88D" w14:textId="77777777" w:rsidR="007F09D1" w:rsidRPr="001E3C2E" w:rsidRDefault="007F09D1" w:rsidP="007F09D1"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 w14:paraId="0312B92B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 w14:paraId="00566856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 w14:paraId="0DED6A30" w14:textId="77777777" w:rsidR="007F09D1" w:rsidRPr="001E3C2E" w:rsidRDefault="007F09D1" w:rsidP="001D0F29">
            <w:pPr>
              <w:pStyle w:val="Amount"/>
            </w:pPr>
          </w:p>
        </w:tc>
      </w:tr>
      <w:tr w:rsidR="005D561D" w:rsidRPr="001E3C2E" w14:paraId="4A09C7E0" w14:textId="77777777" w:rsidTr="00572265">
        <w:trPr>
          <w:cantSplit/>
          <w:trHeight w:val="288"/>
        </w:trPr>
        <w:sdt>
          <w:sdtPr>
            <w:alias w:val="Enter date 19:"/>
            <w:tag w:val="Enter date 19:"/>
            <w:id w:val="-768547819"/>
            <w:placeholder>
              <w:docPart w:val="D3CCF84B84534FE78EAD295AA9CD6B76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47" w:type="dxa"/>
                <w:shd w:val="clear" w:color="auto" w:fill="auto"/>
                <w:vAlign w:val="center"/>
              </w:tcPr>
              <w:p w14:paraId="32F14E4A" w14:textId="77777777" w:rsidR="005D561D" w:rsidRPr="001E3C2E" w:rsidRDefault="005856C0" w:rsidP="007F09D1">
                <w:r>
                  <w:t>Date 19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 w14:paraId="6E553EED" w14:textId="77777777" w:rsidR="005D561D" w:rsidRPr="001E3C2E" w:rsidRDefault="005D561D" w:rsidP="007F09D1"/>
        </w:tc>
        <w:tc>
          <w:tcPr>
            <w:tcW w:w="1662" w:type="dxa"/>
            <w:shd w:val="clear" w:color="auto" w:fill="auto"/>
            <w:vAlign w:val="center"/>
          </w:tcPr>
          <w:p w14:paraId="575C0654" w14:textId="77777777" w:rsidR="005D561D" w:rsidRPr="001E3C2E" w:rsidRDefault="005D561D" w:rsidP="007F09D1"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 w14:paraId="006BA4A7" w14:textId="77777777" w:rsidR="005D561D" w:rsidRPr="001E3C2E" w:rsidRDefault="005D561D" w:rsidP="001D0F29">
            <w:pPr>
              <w:pStyle w:val="Amount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 w14:paraId="3C984FDE" w14:textId="77777777" w:rsidR="005D561D" w:rsidRPr="001E3C2E" w:rsidRDefault="005D561D" w:rsidP="001D0F29">
            <w:pPr>
              <w:pStyle w:val="Amount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 w14:paraId="3A3CD024" w14:textId="77777777" w:rsidR="005D561D" w:rsidRPr="001E3C2E" w:rsidRDefault="005D561D" w:rsidP="001D0F29">
            <w:pPr>
              <w:pStyle w:val="Amount"/>
            </w:pPr>
          </w:p>
        </w:tc>
      </w:tr>
      <w:tr w:rsidR="007F09D1" w:rsidRPr="001E3C2E" w14:paraId="02FAE428" w14:textId="77777777" w:rsidTr="00572265">
        <w:trPr>
          <w:cantSplit/>
          <w:trHeight w:val="288"/>
        </w:trPr>
        <w:sdt>
          <w:sdtPr>
            <w:alias w:val="Enter date 20:"/>
            <w:tag w:val="Enter date 20:"/>
            <w:id w:val="-178577184"/>
            <w:placeholder>
              <w:docPart w:val="E35B006D920748ABBBC7E3442A778B28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47" w:type="dxa"/>
                <w:shd w:val="clear" w:color="auto" w:fill="auto"/>
                <w:vAlign w:val="center"/>
              </w:tcPr>
              <w:p w14:paraId="7445AB32" w14:textId="77777777" w:rsidR="007F09D1" w:rsidRPr="001E3C2E" w:rsidRDefault="005856C0" w:rsidP="007F09D1">
                <w:r>
                  <w:t>Date 20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 w14:paraId="2FC5A0AA" w14:textId="77777777" w:rsidR="007F09D1" w:rsidRPr="001E3C2E" w:rsidRDefault="007F09D1" w:rsidP="007F09D1"/>
        </w:tc>
        <w:tc>
          <w:tcPr>
            <w:tcW w:w="1662" w:type="dxa"/>
            <w:shd w:val="clear" w:color="auto" w:fill="auto"/>
            <w:vAlign w:val="center"/>
          </w:tcPr>
          <w:p w14:paraId="4BB16B34" w14:textId="77777777" w:rsidR="007F09D1" w:rsidRPr="001E3C2E" w:rsidRDefault="007F09D1" w:rsidP="007F09D1"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 w14:paraId="706A94BC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 w14:paraId="43D8F140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 w14:paraId="74ABEEF3" w14:textId="77777777" w:rsidR="007F09D1" w:rsidRPr="001E3C2E" w:rsidRDefault="007F09D1" w:rsidP="001D0F29">
            <w:pPr>
              <w:pStyle w:val="Amount"/>
            </w:pPr>
          </w:p>
        </w:tc>
      </w:tr>
      <w:tr w:rsidR="007F09D1" w:rsidRPr="001E3C2E" w14:paraId="4BCDC361" w14:textId="77777777" w:rsidTr="00572265">
        <w:trPr>
          <w:cantSplit/>
          <w:trHeight w:val="288"/>
        </w:trPr>
        <w:sdt>
          <w:sdtPr>
            <w:alias w:val="Enter date 21:"/>
            <w:tag w:val="Enter date 21:"/>
            <w:id w:val="80813379"/>
            <w:placeholder>
              <w:docPart w:val="CBB85FAF2D1741BEB4F2E6A3FC092630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47" w:type="dxa"/>
                <w:shd w:val="clear" w:color="auto" w:fill="auto"/>
                <w:vAlign w:val="center"/>
              </w:tcPr>
              <w:p w14:paraId="6E0F7A04" w14:textId="77777777" w:rsidR="007F09D1" w:rsidRPr="001E3C2E" w:rsidRDefault="005856C0" w:rsidP="007F09D1">
                <w:r>
                  <w:t>Date 21</w:t>
                </w:r>
              </w:p>
            </w:tc>
          </w:sdtContent>
        </w:sdt>
        <w:tc>
          <w:tcPr>
            <w:tcW w:w="1656" w:type="dxa"/>
            <w:shd w:val="clear" w:color="auto" w:fill="auto"/>
            <w:vAlign w:val="center"/>
          </w:tcPr>
          <w:p w14:paraId="62C8E117" w14:textId="77777777" w:rsidR="007F09D1" w:rsidRPr="001E3C2E" w:rsidRDefault="007F09D1" w:rsidP="007F09D1"/>
        </w:tc>
        <w:tc>
          <w:tcPr>
            <w:tcW w:w="1662" w:type="dxa"/>
            <w:shd w:val="clear" w:color="auto" w:fill="auto"/>
            <w:vAlign w:val="center"/>
          </w:tcPr>
          <w:p w14:paraId="4F702704" w14:textId="77777777" w:rsidR="007F09D1" w:rsidRPr="001E3C2E" w:rsidRDefault="007F09D1" w:rsidP="007F09D1"/>
        </w:tc>
        <w:tc>
          <w:tcPr>
            <w:tcW w:w="1659" w:type="dxa"/>
            <w:shd w:val="clear" w:color="auto" w:fill="auto"/>
            <w:tcMar>
              <w:right w:w="144" w:type="dxa"/>
            </w:tcMar>
            <w:vAlign w:val="center"/>
          </w:tcPr>
          <w:p w14:paraId="1C95A15E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4" w:type="dxa"/>
            <w:shd w:val="clear" w:color="auto" w:fill="auto"/>
            <w:tcMar>
              <w:right w:w="144" w:type="dxa"/>
            </w:tcMar>
            <w:vAlign w:val="center"/>
          </w:tcPr>
          <w:p w14:paraId="335C4F9E" w14:textId="77777777" w:rsidR="007F09D1" w:rsidRPr="001E3C2E" w:rsidRDefault="007F09D1" w:rsidP="001D0F29">
            <w:pPr>
              <w:pStyle w:val="Amount"/>
            </w:pPr>
          </w:p>
        </w:tc>
        <w:tc>
          <w:tcPr>
            <w:tcW w:w="1658" w:type="dxa"/>
            <w:shd w:val="clear" w:color="auto" w:fill="auto"/>
            <w:tcMar>
              <w:right w:w="144" w:type="dxa"/>
            </w:tcMar>
            <w:vAlign w:val="center"/>
          </w:tcPr>
          <w:p w14:paraId="77672A46" w14:textId="77777777" w:rsidR="007F09D1" w:rsidRPr="001E3C2E" w:rsidRDefault="007F09D1" w:rsidP="001D0F29">
            <w:pPr>
              <w:pStyle w:val="Amount"/>
            </w:pPr>
          </w:p>
        </w:tc>
      </w:tr>
    </w:tbl>
    <w:p w14:paraId="2FCD3522" w14:textId="77777777" w:rsidR="00B764B8" w:rsidRPr="001E3C2E" w:rsidRDefault="00B764B8" w:rsidP="008E6D99"/>
    <w:sectPr w:rsidR="00B764B8" w:rsidRPr="001E3C2E" w:rsidSect="001872D8">
      <w:headerReference w:type="default" r:id="rId12"/>
      <w:footerReference w:type="default" r:id="rId13"/>
      <w:pgSz w:w="12240" w:h="15840" w:code="1"/>
      <w:pgMar w:top="720" w:right="1152" w:bottom="864" w:left="1152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EF2632" w14:textId="77777777" w:rsidR="00E55B4F" w:rsidRDefault="00E55B4F">
      <w:r>
        <w:separator/>
      </w:r>
    </w:p>
  </w:endnote>
  <w:endnote w:type="continuationSeparator" w:id="0">
    <w:p w14:paraId="6B2A82DC" w14:textId="77777777" w:rsidR="00E55B4F" w:rsidRDefault="00E55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DE771" w14:textId="77777777" w:rsidR="001872D8" w:rsidRDefault="001872D8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99FF2ED" wp14:editId="78373414">
              <wp:simplePos x="0" y="0"/>
              <wp:positionH relativeFrom="column">
                <wp:posOffset>-1209675</wp:posOffset>
              </wp:positionH>
              <wp:positionV relativeFrom="paragraph">
                <wp:posOffset>-419735</wp:posOffset>
              </wp:positionV>
              <wp:extent cx="5086350" cy="549910"/>
              <wp:effectExtent l="0" t="0" r="0" b="2540"/>
              <wp:wrapNone/>
              <wp:docPr id="18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86350" cy="549910"/>
                        <a:chOff x="0" y="0"/>
                        <a:chExt cx="5086350" cy="549910"/>
                      </a:xfrm>
                    </wpg:grpSpPr>
                    <wps:wsp>
                      <wps:cNvPr id="19" name="AutoShape 17"/>
                      <wps:cNvSpPr>
                        <a:spLocks noChangeArrowheads="1"/>
                      </wps:cNvSpPr>
                      <wps:spPr bwMode="auto">
                        <a:xfrm flipH="1">
                          <a:off x="3057525" y="0"/>
                          <a:ext cx="2028825" cy="549910"/>
                        </a:xfrm>
                        <a:prstGeom prst="flowChartInputOutput">
                          <a:avLst/>
                        </a:prstGeom>
                        <a:solidFill>
                          <a:schemeClr val="accent3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AutoShape 19"/>
                      <wps:cNvSpPr>
                        <a:spLocks noChangeArrowheads="1"/>
                      </wps:cNvSpPr>
                      <wps:spPr bwMode="auto">
                        <a:xfrm flipH="1">
                          <a:off x="1543050" y="0"/>
                          <a:ext cx="2028825" cy="549910"/>
                        </a:xfrm>
                        <a:prstGeom prst="flowChartInputOutput">
                          <a:avLst/>
                        </a:prstGeom>
                        <a:solidFill>
                          <a:schemeClr val="accent3">
                            <a:lumMod val="50000"/>
                            <a:lumOff val="5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AutoShape 20"/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028825" cy="549910"/>
                        </a:xfrm>
                        <a:prstGeom prst="flowChartInputOutput">
                          <a:avLst/>
                        </a:pr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51AC897" id="Group 18" o:spid="_x0000_s1026" style="position:absolute;margin-left:-95.25pt;margin-top:-33.05pt;width:400.5pt;height:43.3pt;z-index:251661312" coordsize="50863,5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">
              <v:shapetype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AutoShape 17" o:spid="_x0000_s1027" type="#_x0000_t111" style="position:absolute;left:30575;width:20288;height:5499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" fillcolor="#a8c5ea [822]" stroked="f"/>
              <v:shape id="AutoShape 19" o:spid="_x0000_s1028" type="#_x0000_t111" style="position:absolute;left:15430;width:20288;height:5499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" fillcolor="#518bd5 [1622]" stroked="f"/>
              <v:shape id="AutoShape 20" o:spid="_x0000_s1029" type="#_x0000_t111" style="position:absolute;width:20288;height:5499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" fillcolor="#0f243e [3206]" stroked="f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B3FDF2" w14:textId="77777777" w:rsidR="00E55B4F" w:rsidRDefault="00E55B4F">
      <w:r>
        <w:separator/>
      </w:r>
    </w:p>
  </w:footnote>
  <w:footnote w:type="continuationSeparator" w:id="0">
    <w:p w14:paraId="1558810E" w14:textId="77777777" w:rsidR="00E55B4F" w:rsidRDefault="00E55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44334D" w14:textId="77777777" w:rsidR="001872D8" w:rsidRDefault="001872D8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7987E67" wp14:editId="30362E6E">
              <wp:simplePos x="0" y="0"/>
              <wp:positionH relativeFrom="column">
                <wp:posOffset>3497580</wp:posOffset>
              </wp:positionH>
              <wp:positionV relativeFrom="paragraph">
                <wp:posOffset>-266700</wp:posOffset>
              </wp:positionV>
              <wp:extent cx="3629025" cy="228600"/>
              <wp:effectExtent l="0" t="0" r="9525" b="0"/>
              <wp:wrapNone/>
              <wp:docPr id="12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629025" cy="228600"/>
                        <a:chOff x="6990" y="-8"/>
                        <a:chExt cx="5715" cy="360"/>
                      </a:xfrm>
                    </wpg:grpSpPr>
                    <wps:wsp>
                      <wps:cNvPr id="13" name="AutoShape 6"/>
                      <wps:cNvSpPr>
                        <a:spLocks noChangeArrowheads="1"/>
                      </wps:cNvSpPr>
                      <wps:spPr bwMode="auto">
                        <a:xfrm flipH="1">
                          <a:off x="6990" y="-8"/>
                          <a:ext cx="945" cy="360"/>
                        </a:xfrm>
                        <a:prstGeom prst="flowChartInputOutput">
                          <a:avLst/>
                        </a:pr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AutoShape 7"/>
                      <wps:cNvSpPr>
                        <a:spLocks noChangeArrowheads="1"/>
                      </wps:cNvSpPr>
                      <wps:spPr bwMode="auto">
                        <a:xfrm flipH="1">
                          <a:off x="7740" y="-8"/>
                          <a:ext cx="945" cy="360"/>
                        </a:xfrm>
                        <a:prstGeom prst="flowChartInputOutput">
                          <a:avLst/>
                        </a:prstGeom>
                        <a:solidFill>
                          <a:schemeClr val="accent3">
                            <a:lumMod val="50000"/>
                            <a:lumOff val="5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15" name="Group 10"/>
                      <wpg:cNvGrpSpPr>
                        <a:grpSpLocks/>
                      </wpg:cNvGrpSpPr>
                      <wpg:grpSpPr bwMode="auto">
                        <a:xfrm>
                          <a:off x="8475" y="-8"/>
                          <a:ext cx="4230" cy="360"/>
                          <a:chOff x="8475" y="67"/>
                          <a:chExt cx="4230" cy="360"/>
                        </a:xfrm>
                      </wpg:grpSpPr>
                      <wps:wsp>
                        <wps:cNvPr id="16" name="AutoShape 8"/>
                        <wps:cNvSpPr>
                          <a:spLocks noChangeArrowheads="1"/>
                        </wps:cNvSpPr>
                        <wps:spPr bwMode="auto">
                          <a:xfrm flipH="1">
                            <a:off x="8475" y="67"/>
                            <a:ext cx="945" cy="360"/>
                          </a:xfrm>
                          <a:prstGeom prst="flowChartInputOutput">
                            <a:avLst/>
                          </a:prstGeom>
                          <a:solidFill>
                            <a:schemeClr val="accent3">
                              <a:lumMod val="25000"/>
                              <a:lumOff val="75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9000" y="67"/>
                            <a:ext cx="3705" cy="360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25000"/>
                              <a:lumOff val="75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598A5BA" id="Group 18" o:spid="_x0000_s1026" style="position:absolute;margin-left:275.4pt;margin-top:-21pt;width:285.75pt;height:18pt;z-index:-251657216" coordorigin="6990,-8" coordsize="5715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">
              <v:shapetype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AutoShape 6" o:spid="_x0000_s1027" type="#_x0000_t111" style="position:absolute;left:6990;top:-8;width:945;height:36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" fillcolor="#0f243e [3206]" stroked="f"/>
              <v:shape id="AutoShape 7" o:spid="_x0000_s1028" type="#_x0000_t111" style="position:absolute;left:7740;top:-8;width:945;height:36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" fillcolor="#518bd5 [1622]" stroked="f"/>
              <v:group id="Group 10" o:spid="_x0000_s1029" style="position:absolute;left:8475;top:-8;width:4230;height:360" coordorigin="8475,67" coordsize="42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shape id="AutoShape 8" o:spid="_x0000_s1030" type="#_x0000_t111" style="position:absolute;left:8475;top:67;width:945;height:36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" fillcolor="#a8c5ea [822]" stroked="f"/>
                <v:rect id="Rectangle 9" o:spid="_x0000_s1031" style="position:absolute;left:9000;top:67;width:370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" fillcolor="#a8c5ea [822]" stroked="f"/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DD6CB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C64EB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FE25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EA90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84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C6B9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8A70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7A6C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C89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C6A3B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2311D"/>
    <w:multiLevelType w:val="hybridMultilevel"/>
    <w:tmpl w:val="B64E4A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2B2751F"/>
    <w:multiLevelType w:val="hybridMultilevel"/>
    <w:tmpl w:val="DE88B224"/>
    <w:lvl w:ilvl="0" w:tplc="A842702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Arial" w:hAnsi="Arial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removePersonalInformation/>
  <w:removeDateAndTime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noPunctuationKerning/>
  <w:characterSpacingControl w:val="doNotCompress"/>
  <w:hdrShapeDefaults>
    <o:shapedefaults v:ext="edit" spidmax="2049">
      <o:colormru v:ext="edit" colors="#3b5e91,#c6d4e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913"/>
    <w:rsid w:val="00010D9E"/>
    <w:rsid w:val="000114B1"/>
    <w:rsid w:val="00012DA5"/>
    <w:rsid w:val="00017A97"/>
    <w:rsid w:val="000403E8"/>
    <w:rsid w:val="000417F9"/>
    <w:rsid w:val="00043699"/>
    <w:rsid w:val="00056E24"/>
    <w:rsid w:val="000748E9"/>
    <w:rsid w:val="000757A8"/>
    <w:rsid w:val="00081266"/>
    <w:rsid w:val="000A72A8"/>
    <w:rsid w:val="000B6B7D"/>
    <w:rsid w:val="000C60AF"/>
    <w:rsid w:val="000E592C"/>
    <w:rsid w:val="000E6C61"/>
    <w:rsid w:val="00107E20"/>
    <w:rsid w:val="001513B1"/>
    <w:rsid w:val="0015744F"/>
    <w:rsid w:val="00157900"/>
    <w:rsid w:val="0016415F"/>
    <w:rsid w:val="001724F6"/>
    <w:rsid w:val="001872D8"/>
    <w:rsid w:val="001B5462"/>
    <w:rsid w:val="001B5F25"/>
    <w:rsid w:val="001D0F29"/>
    <w:rsid w:val="001D6696"/>
    <w:rsid w:val="001E3C2E"/>
    <w:rsid w:val="001F1EA7"/>
    <w:rsid w:val="001F5D67"/>
    <w:rsid w:val="001F7462"/>
    <w:rsid w:val="00205C2E"/>
    <w:rsid w:val="0021009B"/>
    <w:rsid w:val="00213FAA"/>
    <w:rsid w:val="00246484"/>
    <w:rsid w:val="00251C32"/>
    <w:rsid w:val="002B3D3A"/>
    <w:rsid w:val="0031691B"/>
    <w:rsid w:val="00326411"/>
    <w:rsid w:val="00341D54"/>
    <w:rsid w:val="003465E2"/>
    <w:rsid w:val="003756B5"/>
    <w:rsid w:val="003767D0"/>
    <w:rsid w:val="00387E68"/>
    <w:rsid w:val="00394398"/>
    <w:rsid w:val="003B49FE"/>
    <w:rsid w:val="003B76EA"/>
    <w:rsid w:val="003B7E00"/>
    <w:rsid w:val="003D6485"/>
    <w:rsid w:val="003E3D7F"/>
    <w:rsid w:val="003F03CA"/>
    <w:rsid w:val="003F236B"/>
    <w:rsid w:val="00416A5B"/>
    <w:rsid w:val="004175AF"/>
    <w:rsid w:val="00436B94"/>
    <w:rsid w:val="00456644"/>
    <w:rsid w:val="004714C1"/>
    <w:rsid w:val="00473FA7"/>
    <w:rsid w:val="004801EC"/>
    <w:rsid w:val="004B2B6A"/>
    <w:rsid w:val="004D6D3B"/>
    <w:rsid w:val="00522EAB"/>
    <w:rsid w:val="005255A1"/>
    <w:rsid w:val="00531C77"/>
    <w:rsid w:val="005404D4"/>
    <w:rsid w:val="00551108"/>
    <w:rsid w:val="00552F77"/>
    <w:rsid w:val="005556F2"/>
    <w:rsid w:val="00572265"/>
    <w:rsid w:val="0058338F"/>
    <w:rsid w:val="00584C74"/>
    <w:rsid w:val="005856C0"/>
    <w:rsid w:val="005A0495"/>
    <w:rsid w:val="005A6D66"/>
    <w:rsid w:val="005B7ABD"/>
    <w:rsid w:val="005D561D"/>
    <w:rsid w:val="005D7290"/>
    <w:rsid w:val="005E2D7D"/>
    <w:rsid w:val="006171BA"/>
    <w:rsid w:val="00640AAC"/>
    <w:rsid w:val="00646CCA"/>
    <w:rsid w:val="00647F33"/>
    <w:rsid w:val="0065596D"/>
    <w:rsid w:val="006C4D96"/>
    <w:rsid w:val="006C6182"/>
    <w:rsid w:val="006D2782"/>
    <w:rsid w:val="006F21A0"/>
    <w:rsid w:val="00703C78"/>
    <w:rsid w:val="0071138A"/>
    <w:rsid w:val="00723603"/>
    <w:rsid w:val="0074437D"/>
    <w:rsid w:val="00751F2C"/>
    <w:rsid w:val="00763353"/>
    <w:rsid w:val="007874F1"/>
    <w:rsid w:val="007A07D7"/>
    <w:rsid w:val="007A0C5E"/>
    <w:rsid w:val="007A2370"/>
    <w:rsid w:val="007C7496"/>
    <w:rsid w:val="007F09D1"/>
    <w:rsid w:val="007F3D8D"/>
    <w:rsid w:val="007F4E44"/>
    <w:rsid w:val="008044FF"/>
    <w:rsid w:val="008139C3"/>
    <w:rsid w:val="00816E88"/>
    <w:rsid w:val="00837C6A"/>
    <w:rsid w:val="008657F8"/>
    <w:rsid w:val="008712BB"/>
    <w:rsid w:val="00887D8F"/>
    <w:rsid w:val="008A1909"/>
    <w:rsid w:val="008B549F"/>
    <w:rsid w:val="008C1DFD"/>
    <w:rsid w:val="008D63CA"/>
    <w:rsid w:val="008E6D99"/>
    <w:rsid w:val="008F7829"/>
    <w:rsid w:val="00901339"/>
    <w:rsid w:val="00904F13"/>
    <w:rsid w:val="00923ED7"/>
    <w:rsid w:val="00931BBD"/>
    <w:rsid w:val="0093568C"/>
    <w:rsid w:val="00941642"/>
    <w:rsid w:val="009463E1"/>
    <w:rsid w:val="00947B9C"/>
    <w:rsid w:val="00963DA3"/>
    <w:rsid w:val="00966790"/>
    <w:rsid w:val="009810C2"/>
    <w:rsid w:val="00992A68"/>
    <w:rsid w:val="009A1F18"/>
    <w:rsid w:val="009A6AF5"/>
    <w:rsid w:val="009B74B1"/>
    <w:rsid w:val="009C1F35"/>
    <w:rsid w:val="009C5836"/>
    <w:rsid w:val="009E6065"/>
    <w:rsid w:val="009E7724"/>
    <w:rsid w:val="00A10B6B"/>
    <w:rsid w:val="00A11DBF"/>
    <w:rsid w:val="00A146FE"/>
    <w:rsid w:val="00A4752F"/>
    <w:rsid w:val="00A62877"/>
    <w:rsid w:val="00A67B29"/>
    <w:rsid w:val="00A754D2"/>
    <w:rsid w:val="00AB03C9"/>
    <w:rsid w:val="00AB512F"/>
    <w:rsid w:val="00B1098D"/>
    <w:rsid w:val="00B3037F"/>
    <w:rsid w:val="00B530A0"/>
    <w:rsid w:val="00B7167B"/>
    <w:rsid w:val="00B764B8"/>
    <w:rsid w:val="00B76A18"/>
    <w:rsid w:val="00B929D8"/>
    <w:rsid w:val="00B955C6"/>
    <w:rsid w:val="00BA71B8"/>
    <w:rsid w:val="00BA7FA7"/>
    <w:rsid w:val="00BB4DAA"/>
    <w:rsid w:val="00BB763E"/>
    <w:rsid w:val="00BD0D4F"/>
    <w:rsid w:val="00BD3A5D"/>
    <w:rsid w:val="00BD7A44"/>
    <w:rsid w:val="00BE7D5C"/>
    <w:rsid w:val="00BF6F39"/>
    <w:rsid w:val="00C22B70"/>
    <w:rsid w:val="00C276BE"/>
    <w:rsid w:val="00C32AE1"/>
    <w:rsid w:val="00C379F1"/>
    <w:rsid w:val="00C43BE7"/>
    <w:rsid w:val="00C461F1"/>
    <w:rsid w:val="00C52E4D"/>
    <w:rsid w:val="00C60CDF"/>
    <w:rsid w:val="00C66AD0"/>
    <w:rsid w:val="00C70FA2"/>
    <w:rsid w:val="00C74974"/>
    <w:rsid w:val="00C77713"/>
    <w:rsid w:val="00C9413D"/>
    <w:rsid w:val="00CA1CFC"/>
    <w:rsid w:val="00CB4CBD"/>
    <w:rsid w:val="00CF01AF"/>
    <w:rsid w:val="00D17913"/>
    <w:rsid w:val="00D17BBC"/>
    <w:rsid w:val="00D33CEA"/>
    <w:rsid w:val="00D4146A"/>
    <w:rsid w:val="00D45E69"/>
    <w:rsid w:val="00D7042E"/>
    <w:rsid w:val="00D76A11"/>
    <w:rsid w:val="00D97860"/>
    <w:rsid w:val="00DA5899"/>
    <w:rsid w:val="00DA6FFB"/>
    <w:rsid w:val="00DC4830"/>
    <w:rsid w:val="00DE09CB"/>
    <w:rsid w:val="00E1325C"/>
    <w:rsid w:val="00E22EF7"/>
    <w:rsid w:val="00E27198"/>
    <w:rsid w:val="00E358C1"/>
    <w:rsid w:val="00E371FA"/>
    <w:rsid w:val="00E42426"/>
    <w:rsid w:val="00E55B4F"/>
    <w:rsid w:val="00E6107D"/>
    <w:rsid w:val="00E9622C"/>
    <w:rsid w:val="00E96E8E"/>
    <w:rsid w:val="00EA361B"/>
    <w:rsid w:val="00EB50F8"/>
    <w:rsid w:val="00EC3316"/>
    <w:rsid w:val="00ED30D5"/>
    <w:rsid w:val="00ED7FE7"/>
    <w:rsid w:val="00F1292B"/>
    <w:rsid w:val="00F3288A"/>
    <w:rsid w:val="00F352D9"/>
    <w:rsid w:val="00F52042"/>
    <w:rsid w:val="00F64BE0"/>
    <w:rsid w:val="00F70E38"/>
    <w:rsid w:val="00FA0591"/>
    <w:rsid w:val="00FA6221"/>
    <w:rsid w:val="00FB1848"/>
    <w:rsid w:val="00FC643D"/>
    <w:rsid w:val="00FD0114"/>
    <w:rsid w:val="00FD0E4D"/>
    <w:rsid w:val="00FD51D4"/>
    <w:rsid w:val="00FF5D77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3b5e91,#c6d4e8"/>
    </o:shapedefaults>
    <o:shapelayout v:ext="edit">
      <o:idmap v:ext="edit" data="1"/>
    </o:shapelayout>
  </w:shapeDefaults>
  <w:decimalSymbol w:val=","/>
  <w:listSeparator w:val=";"/>
  <w14:docId w14:val="3E849B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4830"/>
    <w:pPr>
      <w:spacing w:line="264" w:lineRule="auto"/>
    </w:pPr>
    <w:rPr>
      <w:rFonts w:ascii="Century Gothic" w:hAnsi="Century Gothic"/>
      <w:spacing w:val="4"/>
      <w:sz w:val="17"/>
      <w:szCs w:val="18"/>
    </w:rPr>
  </w:style>
  <w:style w:type="paragraph" w:styleId="Heading1">
    <w:name w:val="heading 1"/>
    <w:basedOn w:val="Normal"/>
    <w:next w:val="Normal"/>
    <w:qFormat/>
    <w:rsid w:val="00D97860"/>
    <w:pPr>
      <w:spacing w:line="240" w:lineRule="auto"/>
      <w:jc w:val="right"/>
      <w:outlineLvl w:val="0"/>
    </w:pPr>
    <w:rPr>
      <w:rFonts w:asciiTheme="majorHAnsi" w:hAnsiTheme="majorHAnsi"/>
      <w:b/>
      <w:color w:val="1F497D" w:themeColor="accent2"/>
      <w:sz w:val="40"/>
    </w:rPr>
  </w:style>
  <w:style w:type="paragraph" w:styleId="Heading2">
    <w:name w:val="heading 2"/>
    <w:basedOn w:val="Normal"/>
    <w:next w:val="Normal"/>
    <w:link w:val="Heading2Char"/>
    <w:qFormat/>
    <w:rsid w:val="00DA6FFB"/>
    <w:pPr>
      <w:spacing w:before="20"/>
      <w:outlineLvl w:val="1"/>
    </w:pPr>
    <w:rPr>
      <w:caps/>
      <w:color w:val="FFFFFF" w:themeColor="background1"/>
      <w:sz w:val="22"/>
      <w:szCs w:val="22"/>
    </w:rPr>
  </w:style>
  <w:style w:type="paragraph" w:styleId="Heading3">
    <w:name w:val="heading 3"/>
    <w:basedOn w:val="Normal"/>
    <w:next w:val="Normal"/>
    <w:semiHidden/>
    <w:unhideWhenUsed/>
    <w:rsid w:val="008C1DFD"/>
    <w:pPr>
      <w:outlineLvl w:val="2"/>
    </w:pPr>
    <w:rPr>
      <w:i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B50F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B50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A6FFB"/>
    <w:rPr>
      <w:rFonts w:ascii="Century Gothic" w:hAnsi="Century Gothic"/>
      <w:caps/>
      <w:color w:val="FFFFFF" w:themeColor="background1"/>
      <w:spacing w:val="4"/>
      <w:sz w:val="22"/>
      <w:szCs w:val="22"/>
    </w:rPr>
  </w:style>
  <w:style w:type="paragraph" w:styleId="BalloonText">
    <w:name w:val="Balloon Text"/>
    <w:basedOn w:val="Normal"/>
    <w:semiHidden/>
    <w:rsid w:val="001E3C2E"/>
    <w:rPr>
      <w:rFonts w:ascii="Tahoma" w:hAnsi="Tahoma" w:cs="Tahoma"/>
      <w:sz w:val="16"/>
      <w:szCs w:val="16"/>
    </w:rPr>
  </w:style>
  <w:style w:type="paragraph" w:customStyle="1" w:styleId="DateandNumber">
    <w:name w:val="Date and Number"/>
    <w:basedOn w:val="Normal"/>
    <w:qFormat/>
    <w:rsid w:val="00AB03C9"/>
    <w:pPr>
      <w:jc w:val="right"/>
    </w:pPr>
    <w:rPr>
      <w:caps/>
      <w:sz w:val="16"/>
      <w:szCs w:val="16"/>
    </w:rPr>
  </w:style>
  <w:style w:type="character" w:styleId="CommentReference">
    <w:name w:val="annotation reference"/>
    <w:basedOn w:val="DefaultParagraphFont"/>
    <w:semiHidden/>
    <w:rsid w:val="006D2782"/>
    <w:rPr>
      <w:sz w:val="16"/>
      <w:szCs w:val="16"/>
    </w:rPr>
  </w:style>
  <w:style w:type="paragraph" w:styleId="CommentText">
    <w:name w:val="annotation text"/>
    <w:basedOn w:val="Normal"/>
    <w:semiHidden/>
    <w:rsid w:val="006D278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D2782"/>
    <w:rPr>
      <w:b/>
      <w:bCs/>
    </w:rPr>
  </w:style>
  <w:style w:type="paragraph" w:customStyle="1" w:styleId="Name">
    <w:name w:val="Name"/>
    <w:basedOn w:val="Normal"/>
    <w:qFormat/>
    <w:rsid w:val="00D97860"/>
    <w:pPr>
      <w:spacing w:after="40" w:line="240" w:lineRule="auto"/>
    </w:pPr>
    <w:rPr>
      <w:b/>
      <w:color w:val="1F497D" w:themeColor="accent2"/>
      <w:sz w:val="24"/>
    </w:rPr>
  </w:style>
  <w:style w:type="paragraph" w:customStyle="1" w:styleId="Amount">
    <w:name w:val="Amount"/>
    <w:basedOn w:val="Normal"/>
    <w:qFormat/>
    <w:rsid w:val="00584C74"/>
    <w:pPr>
      <w:jc w:val="right"/>
    </w:pPr>
    <w:rPr>
      <w:szCs w:val="20"/>
    </w:rPr>
  </w:style>
  <w:style w:type="paragraph" w:customStyle="1" w:styleId="ColumnHeadings">
    <w:name w:val="Column Headings"/>
    <w:basedOn w:val="Normal"/>
    <w:qFormat/>
    <w:rsid w:val="00DA6FFB"/>
    <w:rPr>
      <w:b/>
      <w:caps/>
      <w:color w:val="FFFFFF" w:themeColor="background1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C3316"/>
    <w:rPr>
      <w:color w:val="808080"/>
    </w:rPr>
  </w:style>
  <w:style w:type="paragraph" w:styleId="Header">
    <w:name w:val="header"/>
    <w:basedOn w:val="Normal"/>
    <w:link w:val="HeaderChar"/>
    <w:unhideWhenUsed/>
    <w:rsid w:val="00A754D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A754D2"/>
    <w:rPr>
      <w:rFonts w:ascii="Century Gothic" w:hAnsi="Century Gothic"/>
      <w:spacing w:val="4"/>
      <w:sz w:val="17"/>
      <w:szCs w:val="18"/>
    </w:rPr>
  </w:style>
  <w:style w:type="paragraph" w:styleId="Footer">
    <w:name w:val="footer"/>
    <w:basedOn w:val="Normal"/>
    <w:link w:val="FooterChar"/>
    <w:unhideWhenUsed/>
    <w:rsid w:val="00A754D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rsid w:val="00A754D2"/>
    <w:rPr>
      <w:rFonts w:ascii="Century Gothic" w:hAnsi="Century Gothic"/>
      <w:spacing w:val="4"/>
      <w:sz w:val="17"/>
      <w:szCs w:val="18"/>
    </w:rPr>
  </w:style>
  <w:style w:type="paragraph" w:styleId="BlockText">
    <w:name w:val="Block Text"/>
    <w:basedOn w:val="Normal"/>
    <w:semiHidden/>
    <w:unhideWhenUsed/>
    <w:rsid w:val="00EB50F8"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rFonts w:asciiTheme="minorHAnsi" w:eastAsiaTheme="minorEastAsia" w:hAnsiTheme="minorHAnsi" w:cstheme="minorBidi"/>
      <w:i/>
      <w:iCs/>
      <w:color w:val="365F91" w:themeColor="accent1" w:themeShade="BF"/>
    </w:rPr>
  </w:style>
  <w:style w:type="character" w:customStyle="1" w:styleId="Heading4Char">
    <w:name w:val="Heading 4 Char"/>
    <w:basedOn w:val="DefaultParagraphFont"/>
    <w:link w:val="Heading4"/>
    <w:semiHidden/>
    <w:rsid w:val="00EB50F8"/>
    <w:rPr>
      <w:rFonts w:asciiTheme="majorHAnsi" w:eastAsiaTheme="majorEastAsia" w:hAnsiTheme="majorHAnsi" w:cstheme="majorBidi"/>
      <w:i/>
      <w:iCs/>
      <w:color w:val="365F91" w:themeColor="accent1" w:themeShade="BF"/>
      <w:spacing w:val="4"/>
      <w:sz w:val="17"/>
      <w:szCs w:val="18"/>
    </w:rPr>
  </w:style>
  <w:style w:type="character" w:customStyle="1" w:styleId="Heading5Char">
    <w:name w:val="Heading 5 Char"/>
    <w:basedOn w:val="DefaultParagraphFont"/>
    <w:link w:val="Heading5"/>
    <w:semiHidden/>
    <w:rsid w:val="00EB50F8"/>
    <w:rPr>
      <w:rFonts w:asciiTheme="majorHAnsi" w:eastAsiaTheme="majorEastAsia" w:hAnsiTheme="majorHAnsi" w:cstheme="majorBidi"/>
      <w:color w:val="365F91" w:themeColor="accent1" w:themeShade="BF"/>
      <w:spacing w:val="4"/>
      <w:sz w:val="17"/>
      <w:szCs w:val="18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EB50F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EB50F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EB50F8"/>
    <w:rPr>
      <w:rFonts w:ascii="Century Gothic" w:hAnsi="Century Gothic"/>
      <w:i/>
      <w:iCs/>
      <w:color w:val="365F91" w:themeColor="accent1" w:themeShade="BF"/>
      <w:spacing w:val="4"/>
      <w:sz w:val="17"/>
      <w:szCs w:val="18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EB50F8"/>
    <w:rPr>
      <w:b/>
      <w:bCs/>
      <w:caps w:val="0"/>
      <w:smallCaps/>
      <w:color w:val="365F91" w:themeColor="accent1" w:themeShade="BF"/>
      <w:spacing w:val="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50F8"/>
    <w:rPr>
      <w:color w:val="595959" w:themeColor="text1" w:themeTint="A6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89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Accounts%20receivable%20ledger%20(Blue%20Gradient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8830BA9B6C94754818B7CA10F081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30633-990E-4015-9379-B2EE8D52A0FC}"/>
      </w:docPartPr>
      <w:docPartBody>
        <w:p w:rsidR="00000000" w:rsidRDefault="00EA4DF7">
          <w:pPr>
            <w:pStyle w:val="98830BA9B6C94754818B7CA10F081B7F"/>
          </w:pPr>
          <w:r>
            <w:t>Company Name</w:t>
          </w:r>
        </w:p>
      </w:docPartBody>
    </w:docPart>
    <w:docPart>
      <w:docPartPr>
        <w:name w:val="22D5874231694787B2BF5E69848E8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6A3730-4D93-4AD1-BE3D-FC380D0CC469}"/>
      </w:docPartPr>
      <w:docPartBody>
        <w:p w:rsidR="00000000" w:rsidRDefault="00EA4DF7">
          <w:pPr>
            <w:pStyle w:val="22D5874231694787B2BF5E69848E891E"/>
          </w:pPr>
          <w:r>
            <w:t>Customer Name</w:t>
          </w:r>
        </w:p>
      </w:docPartBody>
    </w:docPart>
    <w:docPart>
      <w:docPartPr>
        <w:name w:val="756DA22F533D431FA4D96BBDBC3984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378315-8D63-43C7-BE2C-2B664C5826E2}"/>
      </w:docPartPr>
      <w:docPartBody>
        <w:p w:rsidR="00000000" w:rsidRDefault="00EA4DF7">
          <w:pPr>
            <w:pStyle w:val="756DA22F533D431FA4D96BBDBC398499"/>
          </w:pPr>
          <w:r>
            <w:t>Street Address</w:t>
          </w:r>
        </w:p>
      </w:docPartBody>
    </w:docPart>
    <w:docPart>
      <w:docPartPr>
        <w:name w:val="8079DAC827B14CEA88308A8DAB043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3EC62-DB97-4D82-B5BD-F1EA12071013}"/>
      </w:docPartPr>
      <w:docPartBody>
        <w:p w:rsidR="00000000" w:rsidRDefault="00EA4DF7">
          <w:pPr>
            <w:pStyle w:val="8079DAC827B14CEA88308A8DAB0436B3"/>
          </w:pPr>
          <w:r>
            <w:t>City, ST ZIP Code</w:t>
          </w:r>
        </w:p>
      </w:docPartBody>
    </w:docPart>
    <w:docPart>
      <w:docPartPr>
        <w:name w:val="2C3B1CFB43A44B2EA2CAEC83E19D9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C1F9E1-A30F-412C-90E0-20562B8BD2D0}"/>
      </w:docPartPr>
      <w:docPartBody>
        <w:p w:rsidR="00000000" w:rsidRDefault="00EA4DF7">
          <w:pPr>
            <w:pStyle w:val="2C3B1CFB43A44B2EA2CAEC83E19D9DCC"/>
          </w:pPr>
          <w:r w:rsidRPr="001E3C2E">
            <w:t>Phone</w:t>
          </w:r>
          <w:r>
            <w:t>:</w:t>
          </w:r>
        </w:p>
      </w:docPartBody>
    </w:docPart>
    <w:docPart>
      <w:docPartPr>
        <w:name w:val="707F16B45E474B6E858FDB8229D7E8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5B170F-F8EE-443F-910F-C84521F4B0C0}"/>
      </w:docPartPr>
      <w:docPartBody>
        <w:p w:rsidR="00000000" w:rsidRDefault="00EA4DF7">
          <w:pPr>
            <w:pStyle w:val="707F16B45E474B6E858FDB8229D7E8FC"/>
          </w:pPr>
          <w:r>
            <w:t>Phone</w:t>
          </w:r>
        </w:p>
      </w:docPartBody>
    </w:docPart>
    <w:docPart>
      <w:docPartPr>
        <w:name w:val="A811FF77D7D6427AB5D61D9CCA16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1BCE20-95C8-453F-94D7-245664AB9A0D}"/>
      </w:docPartPr>
      <w:docPartBody>
        <w:p w:rsidR="00000000" w:rsidRDefault="00EA4DF7">
          <w:pPr>
            <w:pStyle w:val="A811FF77D7D6427AB5D61D9CCA16B960"/>
          </w:pPr>
          <w:r w:rsidRPr="001E3C2E">
            <w:t>Fax</w:t>
          </w:r>
          <w:r>
            <w:t>:</w:t>
          </w:r>
        </w:p>
      </w:docPartBody>
    </w:docPart>
    <w:docPart>
      <w:docPartPr>
        <w:name w:val="3CDABF80847B40448880BD7B86ED0E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00D63-54D1-4769-A9F4-72C767B4E429}"/>
      </w:docPartPr>
      <w:docPartBody>
        <w:p w:rsidR="00000000" w:rsidRDefault="00EA4DF7">
          <w:pPr>
            <w:pStyle w:val="3CDABF80847B40448880BD7B86ED0E80"/>
          </w:pPr>
          <w:r>
            <w:t>Fax</w:t>
          </w:r>
        </w:p>
      </w:docPartBody>
    </w:docPart>
    <w:docPart>
      <w:docPartPr>
        <w:name w:val="FC137F3B6EEE43488BCBB529AEB2BE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9FE2DD-D926-4A6C-B74C-690CD001BA57}"/>
      </w:docPartPr>
      <w:docPartBody>
        <w:p w:rsidR="00000000" w:rsidRDefault="00EA4DF7">
          <w:pPr>
            <w:pStyle w:val="FC137F3B6EEE43488BCBB529AEB2BE20"/>
          </w:pPr>
          <w:r>
            <w:t>Email</w:t>
          </w:r>
        </w:p>
      </w:docPartBody>
    </w:docPart>
    <w:docPart>
      <w:docPartPr>
        <w:name w:val="927803F9550D454F8DAF105AEF01F3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3ACAAE-D433-461E-9787-A4F8A83D2B7A}"/>
      </w:docPartPr>
      <w:docPartBody>
        <w:p w:rsidR="00000000" w:rsidRDefault="00EA4DF7">
          <w:pPr>
            <w:pStyle w:val="927803F9550D454F8DAF105AEF01F393"/>
          </w:pPr>
          <w:r w:rsidRPr="00ED7FE7">
            <w:t>Customer Number:</w:t>
          </w:r>
        </w:p>
      </w:docPartBody>
    </w:docPart>
    <w:docPart>
      <w:docPartPr>
        <w:name w:val="01800840CA974B55ACE3AD3F07D78C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75925-73E5-42D6-B31F-812186D520FE}"/>
      </w:docPartPr>
      <w:docPartBody>
        <w:p w:rsidR="00000000" w:rsidRDefault="00EA4DF7">
          <w:pPr>
            <w:pStyle w:val="01800840CA974B55ACE3AD3F07D78C02"/>
          </w:pPr>
          <w:r w:rsidRPr="00ED7FE7">
            <w:t>No.</w:t>
          </w:r>
        </w:p>
      </w:docPartBody>
    </w:docPart>
    <w:docPart>
      <w:docPartPr>
        <w:name w:val="2D52C4142F8B4DED92BFF4B9205AA3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BEBCC-D113-4005-8597-618E83474DE6}"/>
      </w:docPartPr>
      <w:docPartBody>
        <w:p w:rsidR="00000000" w:rsidRDefault="00EA4DF7">
          <w:pPr>
            <w:pStyle w:val="2D52C4142F8B4DED92BFF4B9205AA335"/>
          </w:pPr>
          <w:r w:rsidRPr="00ED7FE7">
            <w:t>Credit Limit:</w:t>
          </w:r>
        </w:p>
      </w:docPartBody>
    </w:docPart>
    <w:docPart>
      <w:docPartPr>
        <w:name w:val="9C16C849F008424AA7B8528301942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94C1F-5D01-47F1-A29F-531452D88CA8}"/>
      </w:docPartPr>
      <w:docPartBody>
        <w:p w:rsidR="00000000" w:rsidRDefault="00EA4DF7">
          <w:pPr>
            <w:pStyle w:val="9C16C849F008424AA7B8528301942FDC"/>
          </w:pPr>
          <w:r>
            <w:t>$</w:t>
          </w:r>
        </w:p>
      </w:docPartBody>
    </w:docPart>
    <w:docPart>
      <w:docPartPr>
        <w:name w:val="3FAC4387C4D541169DDE6A9CEFB9FA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CC2C04-006E-4774-B268-D74A5A5A7D81}"/>
      </w:docPartPr>
      <w:docPartBody>
        <w:p w:rsidR="00000000" w:rsidRDefault="00EA4DF7">
          <w:pPr>
            <w:pStyle w:val="3FAC4387C4D541169DDE6A9CEFB9FA58"/>
          </w:pPr>
          <w:r w:rsidRPr="00ED7FE7">
            <w:t>Amount</w:t>
          </w:r>
        </w:p>
      </w:docPartBody>
    </w:docPart>
    <w:docPart>
      <w:docPartPr>
        <w:name w:val="90473A43FEA44CDCB3BE7A26839474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5541C-1453-4ACA-9AB1-4740512F5884}"/>
      </w:docPartPr>
      <w:docPartBody>
        <w:p w:rsidR="00000000" w:rsidRDefault="00EA4DF7">
          <w:pPr>
            <w:pStyle w:val="90473A43FEA44CDCB3BE7A268394744D"/>
          </w:pPr>
          <w:r w:rsidRPr="00D97860">
            <w:t>Credit references</w:t>
          </w:r>
        </w:p>
      </w:docPartBody>
    </w:docPart>
    <w:docPart>
      <w:docPartPr>
        <w:name w:val="AA0B64BAC84B44E6BC97A7FEBAE6FC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99FBAE-C924-44DA-8863-1B43303E47A5}"/>
      </w:docPartPr>
      <w:docPartBody>
        <w:p w:rsidR="00000000" w:rsidRDefault="00EA4DF7">
          <w:pPr>
            <w:pStyle w:val="AA0B64BAC84B44E6BC97A7FEBAE6FC6A"/>
          </w:pPr>
          <w:r>
            <w:t>Reference 1</w:t>
          </w:r>
        </w:p>
      </w:docPartBody>
    </w:docPart>
    <w:docPart>
      <w:docPartPr>
        <w:name w:val="636D391E3D6F4C119712C413830A84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1A8743-045D-4C0F-804C-42366483B697}"/>
      </w:docPartPr>
      <w:docPartBody>
        <w:p w:rsidR="00000000" w:rsidRDefault="00EA4DF7">
          <w:pPr>
            <w:pStyle w:val="636D391E3D6F4C119712C413830A84F4"/>
          </w:pPr>
          <w:r>
            <w:t>Reference 2</w:t>
          </w:r>
        </w:p>
      </w:docPartBody>
    </w:docPart>
    <w:docPart>
      <w:docPartPr>
        <w:name w:val="AC9B67F7D94A44B5B722B16B39EB59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7A6DD-DFB6-48AA-8624-3B1C757ACCF8}"/>
      </w:docPartPr>
      <w:docPartBody>
        <w:p w:rsidR="00000000" w:rsidRDefault="00EA4DF7">
          <w:pPr>
            <w:pStyle w:val="AC9B67F7D94A44B5B722B16B39EB59DF"/>
          </w:pPr>
          <w:r>
            <w:t>Reference 3</w:t>
          </w:r>
        </w:p>
      </w:docPartBody>
    </w:docPart>
    <w:docPart>
      <w:docPartPr>
        <w:name w:val="979F6DC7288C424E97EDE3F5C9FB73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C5D43E-7B6C-44E7-A68F-1FC5B416596F}"/>
      </w:docPartPr>
      <w:docPartBody>
        <w:p w:rsidR="00000000" w:rsidRDefault="00EA4DF7">
          <w:pPr>
            <w:pStyle w:val="979F6DC7288C424E97EDE3F5C9FB73DB"/>
          </w:pPr>
          <w:r>
            <w:t>Reference 4</w:t>
          </w:r>
        </w:p>
      </w:docPartBody>
    </w:docPart>
    <w:docPart>
      <w:docPartPr>
        <w:name w:val="692F2E57C4C44052A4B930DB19C75D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6446AF-7919-42D4-B9E6-65DB3C1EB55D}"/>
      </w:docPartPr>
      <w:docPartBody>
        <w:p w:rsidR="00000000" w:rsidRDefault="00EA4DF7">
          <w:pPr>
            <w:pStyle w:val="692F2E57C4C44052A4B930DB19C75DAA"/>
          </w:pPr>
          <w:r>
            <w:t>Date 1</w:t>
          </w:r>
        </w:p>
      </w:docPartBody>
    </w:docPart>
    <w:docPart>
      <w:docPartPr>
        <w:name w:val="CF875CCECE7044569D0C00AEF54CBA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FC5B20-1A5F-42E7-A6F1-EB4DA8BAC8FA}"/>
      </w:docPartPr>
      <w:docPartBody>
        <w:p w:rsidR="00000000" w:rsidRDefault="00EA4DF7">
          <w:pPr>
            <w:pStyle w:val="CF875CCECE7044569D0C00AEF54CBADD"/>
          </w:pPr>
          <w:r>
            <w:t>Invoice Number</w:t>
          </w:r>
        </w:p>
      </w:docPartBody>
    </w:docPart>
    <w:docPart>
      <w:docPartPr>
        <w:name w:val="724052E660774A6ABAF72021E45E88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21F5DF-89C6-4C71-A065-9ABF620FB2CB}"/>
      </w:docPartPr>
      <w:docPartBody>
        <w:p w:rsidR="00000000" w:rsidRDefault="00EA4DF7">
          <w:pPr>
            <w:pStyle w:val="724052E660774A6ABAF72021E45E8852"/>
          </w:pPr>
          <w:r>
            <w:t>Date 2</w:t>
          </w:r>
        </w:p>
      </w:docPartBody>
    </w:docPart>
    <w:docPart>
      <w:docPartPr>
        <w:name w:val="91B4BD4EF4634A069096BFB4147074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F35EC8-4C3F-4AEC-8279-37F4EDBF25A6}"/>
      </w:docPartPr>
      <w:docPartBody>
        <w:p w:rsidR="00000000" w:rsidRDefault="00EA4DF7">
          <w:pPr>
            <w:pStyle w:val="91B4BD4EF4634A069096BFB41470748C"/>
          </w:pPr>
          <w:r>
            <w:t>Date 3</w:t>
          </w:r>
        </w:p>
      </w:docPartBody>
    </w:docPart>
    <w:docPart>
      <w:docPartPr>
        <w:name w:val="D3737880CF364574A5B703C696A27E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BD80E6-E937-4995-BFD6-03930BAAAE41}"/>
      </w:docPartPr>
      <w:docPartBody>
        <w:p w:rsidR="00000000" w:rsidRDefault="00EA4DF7">
          <w:pPr>
            <w:pStyle w:val="D3737880CF364574A5B703C696A27E37"/>
          </w:pPr>
          <w:r>
            <w:t>Date 4</w:t>
          </w:r>
        </w:p>
      </w:docPartBody>
    </w:docPart>
    <w:docPart>
      <w:docPartPr>
        <w:name w:val="63208E1485D347F183AEE03201CC8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D125C5-5C46-45CF-818D-4EFBF33F71E0}"/>
      </w:docPartPr>
      <w:docPartBody>
        <w:p w:rsidR="00000000" w:rsidRDefault="00EA4DF7">
          <w:pPr>
            <w:pStyle w:val="63208E1485D347F183AEE03201CC8AF2"/>
          </w:pPr>
          <w:r>
            <w:t>Date 5</w:t>
          </w:r>
        </w:p>
      </w:docPartBody>
    </w:docPart>
    <w:docPart>
      <w:docPartPr>
        <w:name w:val="02D31B6C30434151AD8F8D8DCF7AA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2C811-E46B-4533-9F21-5FA890D0997D}"/>
      </w:docPartPr>
      <w:docPartBody>
        <w:p w:rsidR="00000000" w:rsidRDefault="00EA4DF7">
          <w:pPr>
            <w:pStyle w:val="02D31B6C30434151AD8F8D8DCF7AAD6C"/>
          </w:pPr>
          <w:r>
            <w:t>Date 6</w:t>
          </w:r>
        </w:p>
      </w:docPartBody>
    </w:docPart>
    <w:docPart>
      <w:docPartPr>
        <w:name w:val="1E8BCA8134E74720B8FFF7ECF222D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700DA8-ACB9-4EF5-99AA-47E597D9E596}"/>
      </w:docPartPr>
      <w:docPartBody>
        <w:p w:rsidR="00000000" w:rsidRDefault="00EA4DF7">
          <w:pPr>
            <w:pStyle w:val="1E8BCA8134E74720B8FFF7ECF222D16C"/>
          </w:pPr>
          <w:r>
            <w:t>Date 7</w:t>
          </w:r>
        </w:p>
      </w:docPartBody>
    </w:docPart>
    <w:docPart>
      <w:docPartPr>
        <w:name w:val="D678A85CA0224CF38B2A805F4EB3CA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43A394-6293-472B-B3E3-BFD0545FEBF3}"/>
      </w:docPartPr>
      <w:docPartBody>
        <w:p w:rsidR="00000000" w:rsidRDefault="00EA4DF7">
          <w:pPr>
            <w:pStyle w:val="D678A85CA0224CF38B2A805F4EB3CA93"/>
          </w:pPr>
          <w:r>
            <w:t>Date 8</w:t>
          </w:r>
        </w:p>
      </w:docPartBody>
    </w:docPart>
    <w:docPart>
      <w:docPartPr>
        <w:name w:val="7C44EFF0A34B4D4DBE737A1B99BE1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FCDDB3-FA96-40B6-A393-3A797F4910D5}"/>
      </w:docPartPr>
      <w:docPartBody>
        <w:p w:rsidR="00000000" w:rsidRDefault="00EA4DF7">
          <w:pPr>
            <w:pStyle w:val="7C44EFF0A34B4D4DBE737A1B99BE1D6B"/>
          </w:pPr>
          <w:r>
            <w:t>Date 9</w:t>
          </w:r>
        </w:p>
      </w:docPartBody>
    </w:docPart>
    <w:docPart>
      <w:docPartPr>
        <w:name w:val="0381AA35FE094C828096DF03B63D77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F07638-0BD2-42F7-BC9A-322EC76C0845}"/>
      </w:docPartPr>
      <w:docPartBody>
        <w:p w:rsidR="00000000" w:rsidRDefault="00EA4DF7">
          <w:pPr>
            <w:pStyle w:val="0381AA35FE094C828096DF03B63D7737"/>
          </w:pPr>
          <w:r>
            <w:t>Date 10</w:t>
          </w:r>
        </w:p>
      </w:docPartBody>
    </w:docPart>
    <w:docPart>
      <w:docPartPr>
        <w:name w:val="099986D972514AE3A3A392986B3BB2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3A6F72-5105-4F12-ADCA-3E0658147151}"/>
      </w:docPartPr>
      <w:docPartBody>
        <w:p w:rsidR="00000000" w:rsidRDefault="00EA4DF7">
          <w:pPr>
            <w:pStyle w:val="099986D972514AE3A3A392986B3BB2BF"/>
          </w:pPr>
          <w:r>
            <w:t>Date 11</w:t>
          </w:r>
        </w:p>
      </w:docPartBody>
    </w:docPart>
    <w:docPart>
      <w:docPartPr>
        <w:name w:val="68E4433849164F039CD8D09FB89B3E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44AFDE-B29D-46C6-BDD7-87E9954E45E2}"/>
      </w:docPartPr>
      <w:docPartBody>
        <w:p w:rsidR="00000000" w:rsidRDefault="00EA4DF7">
          <w:pPr>
            <w:pStyle w:val="68E4433849164F039CD8D09FB89B3EDD"/>
          </w:pPr>
          <w:r>
            <w:t>Date 12</w:t>
          </w:r>
        </w:p>
      </w:docPartBody>
    </w:docPart>
    <w:docPart>
      <w:docPartPr>
        <w:name w:val="BB8C5DDE193946FB84A70E82B892D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8C4733-A40E-45A5-854F-E4F8FDA9BCC0}"/>
      </w:docPartPr>
      <w:docPartBody>
        <w:p w:rsidR="00000000" w:rsidRDefault="00EA4DF7">
          <w:pPr>
            <w:pStyle w:val="BB8C5DDE193946FB84A70E82B892D134"/>
          </w:pPr>
          <w:r>
            <w:t>Date 13</w:t>
          </w:r>
        </w:p>
      </w:docPartBody>
    </w:docPart>
    <w:docPart>
      <w:docPartPr>
        <w:name w:val="5AD03A55C22E493F8CAB7D92E542EC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3723B0-C9A1-46B3-B97D-5D3CDD3A71AC}"/>
      </w:docPartPr>
      <w:docPartBody>
        <w:p w:rsidR="00000000" w:rsidRDefault="00EA4DF7">
          <w:pPr>
            <w:pStyle w:val="5AD03A55C22E493F8CAB7D92E542ECF9"/>
          </w:pPr>
          <w:r>
            <w:t>Date 14</w:t>
          </w:r>
        </w:p>
      </w:docPartBody>
    </w:docPart>
    <w:docPart>
      <w:docPartPr>
        <w:name w:val="16CE2FDC681341799297E184ED8066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E64B95-181F-47D2-BED2-D7F028009EBE}"/>
      </w:docPartPr>
      <w:docPartBody>
        <w:p w:rsidR="00000000" w:rsidRDefault="00EA4DF7">
          <w:pPr>
            <w:pStyle w:val="16CE2FDC681341799297E184ED806680"/>
          </w:pPr>
          <w:r>
            <w:t>Date 15</w:t>
          </w:r>
        </w:p>
      </w:docPartBody>
    </w:docPart>
    <w:docPart>
      <w:docPartPr>
        <w:name w:val="FAA64A3DCF824907BE88E6A8342CA0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AB42B7-69DE-4454-BBC3-FEC263BB0D05}"/>
      </w:docPartPr>
      <w:docPartBody>
        <w:p w:rsidR="00000000" w:rsidRDefault="00EA4DF7">
          <w:pPr>
            <w:pStyle w:val="FAA64A3DCF824907BE88E6A8342CA0A6"/>
          </w:pPr>
          <w:r>
            <w:t>Date 16</w:t>
          </w:r>
        </w:p>
      </w:docPartBody>
    </w:docPart>
    <w:docPart>
      <w:docPartPr>
        <w:name w:val="07D2FE9EC01B411EB9FD71CCD5942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BFA36F-BE39-4CB6-8EB1-D3251826A2DB}"/>
      </w:docPartPr>
      <w:docPartBody>
        <w:p w:rsidR="00000000" w:rsidRDefault="00EA4DF7">
          <w:pPr>
            <w:pStyle w:val="07D2FE9EC01B411EB9FD71CCD5942A56"/>
          </w:pPr>
          <w:r>
            <w:t>Date 17</w:t>
          </w:r>
        </w:p>
      </w:docPartBody>
    </w:docPart>
    <w:docPart>
      <w:docPartPr>
        <w:name w:val="353E1B763253414DBFA0D0740F797B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BEFBFD-0BB7-4667-927E-E3C21D793201}"/>
      </w:docPartPr>
      <w:docPartBody>
        <w:p w:rsidR="00000000" w:rsidRDefault="00EA4DF7">
          <w:pPr>
            <w:pStyle w:val="353E1B763253414DBFA0D0740F797BAD"/>
          </w:pPr>
          <w:r>
            <w:t>Date 18</w:t>
          </w:r>
        </w:p>
      </w:docPartBody>
    </w:docPart>
    <w:docPart>
      <w:docPartPr>
        <w:name w:val="D3CCF84B84534FE78EAD295AA9CD6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92F92-C79C-4E5D-847D-5E587B6D539D}"/>
      </w:docPartPr>
      <w:docPartBody>
        <w:p w:rsidR="00000000" w:rsidRDefault="00EA4DF7">
          <w:pPr>
            <w:pStyle w:val="D3CCF84B84534FE78EAD295AA9CD6B76"/>
          </w:pPr>
          <w:r>
            <w:t>Date 19</w:t>
          </w:r>
        </w:p>
      </w:docPartBody>
    </w:docPart>
    <w:docPart>
      <w:docPartPr>
        <w:name w:val="E35B006D920748ABBBC7E3442A778B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C144C-339E-4C8D-A596-0FCE08372D8D}"/>
      </w:docPartPr>
      <w:docPartBody>
        <w:p w:rsidR="00000000" w:rsidRDefault="00EA4DF7">
          <w:pPr>
            <w:pStyle w:val="E35B006D920748ABBBC7E3442A778B28"/>
          </w:pPr>
          <w:r>
            <w:t>Date 20</w:t>
          </w:r>
        </w:p>
      </w:docPartBody>
    </w:docPart>
    <w:docPart>
      <w:docPartPr>
        <w:name w:val="CBB85FAF2D1741BEB4F2E6A3FC092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B42B01-D671-4FD0-9C75-ECAEB201CB62}"/>
      </w:docPartPr>
      <w:docPartBody>
        <w:p w:rsidR="00000000" w:rsidRDefault="00EA4DF7">
          <w:pPr>
            <w:pStyle w:val="CBB85FAF2D1741BEB4F2E6A3FC092630"/>
          </w:pPr>
          <w:r>
            <w:t>Date 21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DF7"/>
    <w:rsid w:val="00EA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3E0FF0AE08E4EF4991FA6E57B118CB8">
    <w:name w:val="F3E0FF0AE08E4EF4991FA6E57B118CB8"/>
  </w:style>
  <w:style w:type="paragraph" w:customStyle="1" w:styleId="98830BA9B6C94754818B7CA10F081B7F">
    <w:name w:val="98830BA9B6C94754818B7CA10F081B7F"/>
  </w:style>
  <w:style w:type="paragraph" w:customStyle="1" w:styleId="22D5874231694787B2BF5E69848E891E">
    <w:name w:val="22D5874231694787B2BF5E69848E891E"/>
  </w:style>
  <w:style w:type="paragraph" w:customStyle="1" w:styleId="756DA22F533D431FA4D96BBDBC398499">
    <w:name w:val="756DA22F533D431FA4D96BBDBC398499"/>
  </w:style>
  <w:style w:type="paragraph" w:customStyle="1" w:styleId="8079DAC827B14CEA88308A8DAB0436B3">
    <w:name w:val="8079DAC827B14CEA88308A8DAB0436B3"/>
  </w:style>
  <w:style w:type="paragraph" w:customStyle="1" w:styleId="2C3B1CFB43A44B2EA2CAEC83E19D9DCC">
    <w:name w:val="2C3B1CFB43A44B2EA2CAEC83E19D9DCC"/>
  </w:style>
  <w:style w:type="paragraph" w:customStyle="1" w:styleId="707F16B45E474B6E858FDB8229D7E8FC">
    <w:name w:val="707F16B45E474B6E858FDB8229D7E8FC"/>
  </w:style>
  <w:style w:type="paragraph" w:customStyle="1" w:styleId="A811FF77D7D6427AB5D61D9CCA16B960">
    <w:name w:val="A811FF77D7D6427AB5D61D9CCA16B960"/>
  </w:style>
  <w:style w:type="paragraph" w:customStyle="1" w:styleId="3CDABF80847B40448880BD7B86ED0E80">
    <w:name w:val="3CDABF80847B40448880BD7B86ED0E80"/>
  </w:style>
  <w:style w:type="paragraph" w:customStyle="1" w:styleId="FC137F3B6EEE43488BCBB529AEB2BE20">
    <w:name w:val="FC137F3B6EEE43488BCBB529AEB2BE20"/>
  </w:style>
  <w:style w:type="paragraph" w:customStyle="1" w:styleId="927803F9550D454F8DAF105AEF01F393">
    <w:name w:val="927803F9550D454F8DAF105AEF01F393"/>
  </w:style>
  <w:style w:type="paragraph" w:customStyle="1" w:styleId="01800840CA974B55ACE3AD3F07D78C02">
    <w:name w:val="01800840CA974B55ACE3AD3F07D78C02"/>
  </w:style>
  <w:style w:type="paragraph" w:customStyle="1" w:styleId="2D52C4142F8B4DED92BFF4B9205AA335">
    <w:name w:val="2D52C4142F8B4DED92BFF4B9205AA335"/>
  </w:style>
  <w:style w:type="paragraph" w:customStyle="1" w:styleId="9C16C849F008424AA7B8528301942FDC">
    <w:name w:val="9C16C849F008424AA7B8528301942FDC"/>
  </w:style>
  <w:style w:type="paragraph" w:customStyle="1" w:styleId="3FAC4387C4D541169DDE6A9CEFB9FA58">
    <w:name w:val="3FAC4387C4D541169DDE6A9CEFB9FA58"/>
  </w:style>
  <w:style w:type="paragraph" w:customStyle="1" w:styleId="90473A43FEA44CDCB3BE7A268394744D">
    <w:name w:val="90473A43FEA44CDCB3BE7A268394744D"/>
  </w:style>
  <w:style w:type="paragraph" w:customStyle="1" w:styleId="AA0B64BAC84B44E6BC97A7FEBAE6FC6A">
    <w:name w:val="AA0B64BAC84B44E6BC97A7FEBAE6FC6A"/>
  </w:style>
  <w:style w:type="paragraph" w:customStyle="1" w:styleId="636D391E3D6F4C119712C413830A84F4">
    <w:name w:val="636D391E3D6F4C119712C413830A84F4"/>
  </w:style>
  <w:style w:type="paragraph" w:customStyle="1" w:styleId="AC9B67F7D94A44B5B722B16B39EB59DF">
    <w:name w:val="AC9B67F7D94A44B5B722B16B39EB59DF"/>
  </w:style>
  <w:style w:type="paragraph" w:customStyle="1" w:styleId="979F6DC7288C424E97EDE3F5C9FB73DB">
    <w:name w:val="979F6DC7288C424E97EDE3F5C9FB73DB"/>
  </w:style>
  <w:style w:type="paragraph" w:customStyle="1" w:styleId="692F2E57C4C44052A4B930DB19C75DAA">
    <w:name w:val="692F2E57C4C44052A4B930DB19C75DAA"/>
  </w:style>
  <w:style w:type="paragraph" w:customStyle="1" w:styleId="CF875CCECE7044569D0C00AEF54CBADD">
    <w:name w:val="CF875CCECE7044569D0C00AEF54CBADD"/>
  </w:style>
  <w:style w:type="paragraph" w:customStyle="1" w:styleId="724052E660774A6ABAF72021E45E8852">
    <w:name w:val="724052E660774A6ABAF72021E45E8852"/>
  </w:style>
  <w:style w:type="paragraph" w:customStyle="1" w:styleId="91B4BD4EF4634A069096BFB41470748C">
    <w:name w:val="91B4BD4EF4634A069096BFB41470748C"/>
  </w:style>
  <w:style w:type="paragraph" w:customStyle="1" w:styleId="D3737880CF364574A5B703C696A27E37">
    <w:name w:val="D3737880CF364574A5B703C696A27E37"/>
  </w:style>
  <w:style w:type="paragraph" w:customStyle="1" w:styleId="63208E1485D347F183AEE03201CC8AF2">
    <w:name w:val="63208E1485D347F183AEE03201CC8AF2"/>
  </w:style>
  <w:style w:type="paragraph" w:customStyle="1" w:styleId="02D31B6C30434151AD8F8D8DCF7AAD6C">
    <w:name w:val="02D31B6C30434151AD8F8D8DCF7AAD6C"/>
  </w:style>
  <w:style w:type="paragraph" w:customStyle="1" w:styleId="1E8BCA8134E74720B8FFF7ECF222D16C">
    <w:name w:val="1E8BCA8134E74720B8FFF7ECF222D16C"/>
  </w:style>
  <w:style w:type="paragraph" w:customStyle="1" w:styleId="D678A85CA0224CF38B2A805F4EB3CA93">
    <w:name w:val="D678A85CA0224CF38B2A805F4EB3CA93"/>
  </w:style>
  <w:style w:type="paragraph" w:customStyle="1" w:styleId="7C44EFF0A34B4D4DBE737A1B99BE1D6B">
    <w:name w:val="7C44EFF0A34B4D4DBE737A1B99BE1D6B"/>
  </w:style>
  <w:style w:type="paragraph" w:customStyle="1" w:styleId="0381AA35FE094C828096DF03B63D7737">
    <w:name w:val="0381AA35FE094C828096DF03B63D7737"/>
  </w:style>
  <w:style w:type="paragraph" w:customStyle="1" w:styleId="099986D972514AE3A3A392986B3BB2BF">
    <w:name w:val="099986D972514AE3A3A392986B3BB2BF"/>
  </w:style>
  <w:style w:type="paragraph" w:customStyle="1" w:styleId="68E4433849164F039CD8D09FB89B3EDD">
    <w:name w:val="68E4433849164F039CD8D09FB89B3EDD"/>
  </w:style>
  <w:style w:type="paragraph" w:customStyle="1" w:styleId="BB8C5DDE193946FB84A70E82B892D134">
    <w:name w:val="BB8C5DDE193946FB84A70E82B892D134"/>
  </w:style>
  <w:style w:type="paragraph" w:customStyle="1" w:styleId="5AD03A55C22E493F8CAB7D92E542ECF9">
    <w:name w:val="5AD03A55C22E493F8CAB7D92E542ECF9"/>
  </w:style>
  <w:style w:type="paragraph" w:customStyle="1" w:styleId="16CE2FDC681341799297E184ED806680">
    <w:name w:val="16CE2FDC681341799297E184ED806680"/>
  </w:style>
  <w:style w:type="paragraph" w:customStyle="1" w:styleId="FAA64A3DCF824907BE88E6A8342CA0A6">
    <w:name w:val="FAA64A3DCF824907BE88E6A8342CA0A6"/>
  </w:style>
  <w:style w:type="paragraph" w:customStyle="1" w:styleId="07D2FE9EC01B411EB9FD71CCD5942A56">
    <w:name w:val="07D2FE9EC01B411EB9FD71CCD5942A56"/>
  </w:style>
  <w:style w:type="paragraph" w:customStyle="1" w:styleId="353E1B763253414DBFA0D0740F797BAD">
    <w:name w:val="353E1B763253414DBFA0D0740F797BAD"/>
  </w:style>
  <w:style w:type="paragraph" w:customStyle="1" w:styleId="D3CCF84B84534FE78EAD295AA9CD6B76">
    <w:name w:val="D3CCF84B84534FE78EAD295AA9CD6B76"/>
  </w:style>
  <w:style w:type="paragraph" w:customStyle="1" w:styleId="E35B006D920748ABBBC7E3442A778B28">
    <w:name w:val="E35B006D920748ABBBC7E3442A778B28"/>
  </w:style>
  <w:style w:type="paragraph" w:customStyle="1" w:styleId="CBB85FAF2D1741BEB4F2E6A3FC092630">
    <w:name w:val="CBB85FAF2D1741BEB4F2E6A3FC0926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5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1F497D"/>
      </a:accent2>
      <a:accent3>
        <a:srgbClr val="0F243E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pulent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0DD822-D218-487D-8330-B38FECD30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3DFE1E-0DCE-471D-8FDE-2B1880B21512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0FF8BD8D-E2D0-4325-9CF5-ED3757F581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Accounts receivable ledger (Blue Gradient design)</Template>
  <TotalTime>0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2020-07-21T08:13:00Z</dcterms:created>
  <dcterms:modified xsi:type="dcterms:W3CDTF">2020-07-21T08:14:00Z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